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800" w:rsidRPr="00A32D65" w:rsidRDefault="00431800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ПРИЛОЖЕНИЕ 1</w:t>
      </w:r>
    </w:p>
    <w:p w:rsidR="00431800" w:rsidRPr="004263E6" w:rsidRDefault="00431800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>Дивеевского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4263E6">
        <w:rPr>
          <w:rFonts w:ascii="Times New Roman" w:hAnsi="Times New Roman"/>
          <w:sz w:val="28"/>
          <w:szCs w:val="28"/>
        </w:rPr>
        <w:t>Нижегородской области</w:t>
      </w:r>
    </w:p>
    <w:p w:rsidR="00431800" w:rsidRDefault="00431800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4263E6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3 ноября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</w:rPr>
          <w:t>2021 г</w:t>
        </w:r>
      </w:smartTag>
      <w:r>
        <w:rPr>
          <w:rFonts w:ascii="Times New Roman" w:hAnsi="Times New Roman"/>
          <w:sz w:val="28"/>
          <w:szCs w:val="28"/>
        </w:rPr>
        <w:t>. № 352-р</w:t>
      </w:r>
    </w:p>
    <w:p w:rsidR="00431800" w:rsidRDefault="00431800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</w:p>
    <w:p w:rsidR="00431800" w:rsidRPr="00691A0B" w:rsidRDefault="00431800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"ПРИЛОЖЕНИЕ 1</w:t>
      </w:r>
    </w:p>
    <w:p w:rsidR="00431800" w:rsidRPr="00691A0B" w:rsidRDefault="00431800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A0B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691A0B">
        <w:rPr>
          <w:rFonts w:ascii="Times New Roman" w:hAnsi="Times New Roman"/>
          <w:sz w:val="28"/>
          <w:szCs w:val="28"/>
        </w:rPr>
        <w:t>Нижегородской области</w:t>
      </w:r>
    </w:p>
    <w:p w:rsidR="00431800" w:rsidRDefault="00431800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16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кг"/>
        </w:smartTagPr>
        <w:r w:rsidRPr="00691A0B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21</w:t>
        </w:r>
        <w:r w:rsidRPr="00691A0B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91A0B">
        <w:rPr>
          <w:rFonts w:ascii="Times New Roman" w:hAnsi="Times New Roman"/>
          <w:sz w:val="28"/>
          <w:szCs w:val="28"/>
        </w:rPr>
        <w:t xml:space="preserve">. N </w:t>
      </w:r>
      <w:r>
        <w:rPr>
          <w:rFonts w:ascii="Times New Roman" w:hAnsi="Times New Roman"/>
          <w:sz w:val="28"/>
          <w:szCs w:val="28"/>
        </w:rPr>
        <w:t>26</w:t>
      </w:r>
      <w:r w:rsidRPr="00691A0B">
        <w:rPr>
          <w:rFonts w:ascii="Times New Roman" w:hAnsi="Times New Roman"/>
          <w:sz w:val="28"/>
          <w:szCs w:val="28"/>
        </w:rPr>
        <w:t>-р</w:t>
      </w:r>
    </w:p>
    <w:p w:rsidR="00431800" w:rsidRDefault="00431800" w:rsidP="000459ED">
      <w:pPr>
        <w:rPr>
          <w:rFonts w:ascii="Times New Roman" w:hAnsi="Times New Roman"/>
          <w:sz w:val="28"/>
          <w:szCs w:val="28"/>
        </w:rPr>
      </w:pPr>
    </w:p>
    <w:p w:rsidR="00431800" w:rsidRPr="0040590C" w:rsidRDefault="00431800" w:rsidP="0040590C">
      <w:pPr>
        <w:jc w:val="center"/>
        <w:rPr>
          <w:rFonts w:ascii="Times New Roman" w:hAnsi="Times New Roman"/>
          <w:sz w:val="28"/>
          <w:szCs w:val="28"/>
        </w:rPr>
      </w:pP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>ПЛАН-ГРАФИК 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закупок товаров, работ, услуг на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финансовый год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 и 2023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431800" w:rsidRPr="00ED7901" w:rsidRDefault="00431800" w:rsidP="00BC6CB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30"/>
        <w:gridCol w:w="5804"/>
        <w:gridCol w:w="1538"/>
        <w:gridCol w:w="1688"/>
      </w:tblGrid>
      <w:tr w:rsidR="00431800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1. Информация о заказчике:</w:t>
            </w:r>
          </w:p>
        </w:tc>
        <w:tc>
          <w:tcPr>
            <w:tcW w:w="5774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43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431800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74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431800" w:rsidRPr="0040590C" w:rsidRDefault="00431800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Коды</w:t>
            </w:r>
          </w:p>
        </w:tc>
      </w:tr>
      <w:tr w:rsidR="00431800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Полное наименование</w:t>
            </w:r>
          </w:p>
        </w:tc>
        <w:tc>
          <w:tcPr>
            <w:tcW w:w="5774" w:type="dxa"/>
            <w:vMerge w:val="restart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 xml:space="preserve">АДМИНИСТРАЦИЯ ДИВЕЕВСКОГО МУНИЦИПАЛЬНОГО </w:t>
            </w:r>
            <w:r>
              <w:rPr>
                <w:rFonts w:ascii="Times New Roman" w:hAnsi="Times New Roman"/>
                <w:sz w:val="22"/>
                <w:szCs w:val="22"/>
              </w:rPr>
              <w:t>ОКРУГА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 НИЖЕГОРОДСКОЙ ОБЛАСТИ</w:t>
            </w:r>
          </w:p>
        </w:tc>
        <w:tc>
          <w:tcPr>
            <w:tcW w:w="1508" w:type="dxa"/>
            <w:vAlign w:val="center"/>
          </w:tcPr>
          <w:p w:rsidR="00431800" w:rsidRPr="0040590C" w:rsidRDefault="00431800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431800" w:rsidRPr="0040590C" w:rsidRDefault="00431800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54494948</w:t>
            </w:r>
          </w:p>
        </w:tc>
      </w:tr>
      <w:tr w:rsidR="00431800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431800" w:rsidRPr="0040590C" w:rsidRDefault="00431800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431800" w:rsidRPr="0040590C" w:rsidRDefault="00431800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5401001</w:t>
            </w:r>
          </w:p>
        </w:tc>
      </w:tr>
      <w:tr w:rsidR="00431800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774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Муниципальные казенные учреждения </w:t>
            </w:r>
          </w:p>
        </w:tc>
        <w:tc>
          <w:tcPr>
            <w:tcW w:w="1508" w:type="dxa"/>
            <w:vAlign w:val="center"/>
          </w:tcPr>
          <w:p w:rsidR="00431800" w:rsidRPr="0040590C" w:rsidRDefault="00431800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431800" w:rsidRPr="0040590C" w:rsidRDefault="00431800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75404</w:t>
            </w:r>
          </w:p>
        </w:tc>
      </w:tr>
      <w:tr w:rsidR="00431800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Форма собственности</w:t>
            </w:r>
          </w:p>
        </w:tc>
        <w:tc>
          <w:tcPr>
            <w:tcW w:w="5774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Муниципальная собственность </w:t>
            </w:r>
          </w:p>
        </w:tc>
        <w:tc>
          <w:tcPr>
            <w:tcW w:w="1508" w:type="dxa"/>
            <w:vAlign w:val="center"/>
          </w:tcPr>
          <w:p w:rsidR="00431800" w:rsidRPr="0040590C" w:rsidRDefault="00431800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431800" w:rsidRPr="0040590C" w:rsidRDefault="00431800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431800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31800" w:rsidRPr="0040590C" w:rsidRDefault="00431800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431800" w:rsidRPr="00321B97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Российская Федерация, 607320, Нижегородская обл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Дивеевский р-н, Дивеево с, УЛИЦА ОКТЯБРЬСКАЯ, </w:t>
            </w:r>
            <w:r>
              <w:rPr>
                <w:rFonts w:ascii="Times New Roman" w:hAnsi="Times New Roman"/>
                <w:sz w:val="22"/>
                <w:szCs w:val="22"/>
              </w:rPr>
              <w:t>28В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>/-, - ,7-83134-4</w:t>
            </w:r>
            <w:r>
              <w:rPr>
                <w:rFonts w:ascii="Times New Roman" w:hAnsi="Times New Roman"/>
                <w:sz w:val="22"/>
                <w:szCs w:val="22"/>
              </w:rPr>
              <w:t>5455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321B97">
              <w:rPr>
                <w:rFonts w:ascii="Times New Roman" w:hAnsi="Times New Roman"/>
                <w:sz w:val="22"/>
                <w:szCs w:val="22"/>
              </w:rPr>
              <w:t>official@adm.div.nnov.ru</w:t>
            </w:r>
          </w:p>
        </w:tc>
        <w:tc>
          <w:tcPr>
            <w:tcW w:w="1508" w:type="dxa"/>
            <w:vAlign w:val="center"/>
          </w:tcPr>
          <w:p w:rsidR="00431800" w:rsidRPr="0040590C" w:rsidRDefault="00431800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431800" w:rsidRPr="0040590C" w:rsidRDefault="00431800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2532000</w:t>
            </w:r>
          </w:p>
        </w:tc>
      </w:tr>
      <w:tr w:rsidR="00431800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431800" w:rsidRPr="0040590C" w:rsidRDefault="00431800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</w:t>
            </w:r>
          </w:p>
        </w:tc>
        <w:tc>
          <w:tcPr>
            <w:tcW w:w="5774" w:type="dxa"/>
            <w:vMerge w:val="restart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431800" w:rsidRPr="0040590C" w:rsidRDefault="00431800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431800" w:rsidRPr="0040590C" w:rsidRDefault="00431800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31800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431800" w:rsidRPr="0040590C" w:rsidRDefault="00431800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431800" w:rsidRPr="0040590C" w:rsidRDefault="00431800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31800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431800" w:rsidRPr="0040590C" w:rsidRDefault="00431800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431800" w:rsidRPr="0040590C" w:rsidRDefault="00431800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31800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Единица измерения:</w:t>
            </w:r>
          </w:p>
        </w:tc>
        <w:tc>
          <w:tcPr>
            <w:tcW w:w="5774" w:type="dxa"/>
            <w:vAlign w:val="center"/>
          </w:tcPr>
          <w:p w:rsidR="00431800" w:rsidRPr="0040590C" w:rsidRDefault="00431800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рубль</w:t>
            </w:r>
          </w:p>
        </w:tc>
        <w:tc>
          <w:tcPr>
            <w:tcW w:w="1508" w:type="dxa"/>
            <w:vAlign w:val="center"/>
          </w:tcPr>
          <w:p w:rsidR="00431800" w:rsidRPr="0040590C" w:rsidRDefault="00431800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ОКЕИ</w:t>
            </w:r>
          </w:p>
        </w:tc>
        <w:tc>
          <w:tcPr>
            <w:tcW w:w="0" w:type="auto"/>
            <w:vAlign w:val="center"/>
          </w:tcPr>
          <w:p w:rsidR="00431800" w:rsidRPr="0040590C" w:rsidRDefault="00431800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383</w:t>
            </w:r>
          </w:p>
        </w:tc>
      </w:tr>
    </w:tbl>
    <w:p w:rsidR="00431800" w:rsidRPr="006F0FD1" w:rsidRDefault="00431800" w:rsidP="006F0FD1">
      <w:pPr>
        <w:rPr>
          <w:rFonts w:ascii="Times New Roman" w:hAnsi="Times New Roman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820"/>
      </w:tblGrid>
      <w:tr w:rsidR="00431800" w:rsidRPr="006F0FD1" w:rsidTr="00893F95">
        <w:trPr>
          <w:tblCellSpacing w:w="15" w:type="dxa"/>
        </w:trPr>
        <w:tc>
          <w:tcPr>
            <w:tcW w:w="11760" w:type="dxa"/>
            <w:vAlign w:val="center"/>
          </w:tcPr>
          <w:p w:rsidR="00431800" w:rsidRPr="006F0FD1" w:rsidRDefault="00431800" w:rsidP="006F0FD1">
            <w:pPr>
              <w:rPr>
                <w:rFonts w:ascii="Times New Roman" w:hAnsi="Times New Roman"/>
                <w:szCs w:val="24"/>
              </w:rPr>
            </w:pPr>
            <w:r w:rsidRPr="006F0FD1">
              <w:rPr>
                <w:rFonts w:ascii="Times New Roman" w:hAnsi="Times New Roman"/>
                <w:szCs w:val="24"/>
              </w:rPr>
              <w:t>2. Информация о закупк</w:t>
            </w:r>
            <w:r>
              <w:rPr>
                <w:rFonts w:ascii="Times New Roman" w:hAnsi="Times New Roman"/>
                <w:szCs w:val="24"/>
              </w:rPr>
              <w:t>ах товаров, работ, услуг на 2021</w:t>
            </w:r>
            <w:r w:rsidRPr="006F0FD1">
              <w:rPr>
                <w:rFonts w:ascii="Times New Roman" w:hAnsi="Times New Roman"/>
                <w:szCs w:val="24"/>
              </w:rPr>
              <w:t xml:space="preserve"> финансовый год и на плановый период 202</w:t>
            </w:r>
            <w:r>
              <w:rPr>
                <w:rFonts w:ascii="Times New Roman" w:hAnsi="Times New Roman"/>
                <w:szCs w:val="24"/>
              </w:rPr>
              <w:t>2 и 2023</w:t>
            </w:r>
            <w:r w:rsidRPr="006F0FD1">
              <w:rPr>
                <w:rFonts w:ascii="Times New Roman" w:hAnsi="Times New Roman"/>
                <w:szCs w:val="24"/>
              </w:rPr>
              <w:t xml:space="preserve"> годов:</w:t>
            </w:r>
          </w:p>
        </w:tc>
      </w:tr>
    </w:tbl>
    <w:p w:rsidR="00431800" w:rsidRDefault="00431800" w:rsidP="006F0FD1">
      <w:pPr>
        <w:rPr>
          <w:rFonts w:ascii="Times New Roman" w:hAnsi="Times New Roman"/>
          <w:szCs w:val="24"/>
        </w:rPr>
      </w:pPr>
    </w:p>
    <w:tbl>
      <w:tblPr>
        <w:tblW w:w="15248" w:type="dxa"/>
        <w:tblInd w:w="93" w:type="dxa"/>
        <w:tblLayout w:type="fixed"/>
        <w:tblLook w:val="0000"/>
      </w:tblPr>
      <w:tblGrid>
        <w:gridCol w:w="555"/>
        <w:gridCol w:w="1800"/>
        <w:gridCol w:w="637"/>
        <w:gridCol w:w="1703"/>
        <w:gridCol w:w="1445"/>
        <w:gridCol w:w="1285"/>
        <w:gridCol w:w="1080"/>
        <w:gridCol w:w="1110"/>
        <w:gridCol w:w="680"/>
        <w:gridCol w:w="688"/>
        <w:gridCol w:w="1165"/>
        <w:gridCol w:w="1115"/>
        <w:gridCol w:w="851"/>
        <w:gridCol w:w="1134"/>
      </w:tblGrid>
      <w:tr w:rsidR="00431800" w:rsidRPr="00B15C95" w:rsidTr="00A87E91">
        <w:trPr>
          <w:trHeight w:hRule="exact" w:val="194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37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Объект закупки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</w:t>
            </w:r>
          </w:p>
        </w:tc>
        <w:tc>
          <w:tcPr>
            <w:tcW w:w="472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финансового обеспечения, в том числе планируемые платежи</w:t>
            </w:r>
          </w:p>
        </w:tc>
        <w:tc>
          <w:tcPr>
            <w:tcW w:w="1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уполномоченного органа (учреждения)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организатора проведения совместного конкурса или аукциона</w:t>
            </w:r>
          </w:p>
        </w:tc>
      </w:tr>
      <w:tr w:rsidR="00431800" w:rsidRPr="00B15C95" w:rsidTr="00A87E91">
        <w:trPr>
          <w:trHeight w:val="333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Товар, работа, услуга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объекта закупки</w:t>
            </w: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текущий финансовый год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плановый период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последующие годы</w:t>
            </w:r>
          </w:p>
        </w:tc>
        <w:tc>
          <w:tcPr>
            <w:tcW w:w="1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DF14F4">
        <w:trPr>
          <w:trHeight w:val="86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первый год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второй год</w:t>
            </w:r>
          </w:p>
        </w:tc>
        <w:tc>
          <w:tcPr>
            <w:tcW w:w="1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A87E91">
        <w:trPr>
          <w:trHeight w:val="1602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A87E91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431800" w:rsidRPr="00B15C95" w:rsidTr="00A87E91">
        <w:trPr>
          <w:trHeight w:val="17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213525449494852540100100030006832000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управлению, содержанию, ремонту общего имущества многоквартирных домов в с. Дивеево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23587.68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23587.68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5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213525449494852540100100040006311244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63.11.21.000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передаче потокового видео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обслуживанию системы видеонаблюдения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279000.0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279000.0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213525449494852540100100050006810412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1421401.5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1421401.5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69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213525449494852540100100060006810412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3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213525449494852540100100070006810412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0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213525449494852540100100080006810412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948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213525449494852540100100090006810412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8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213525449494852540100100100006810412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5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213525449494852540100100110006810412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6151B6">
        <w:trPr>
          <w:trHeight w:val="821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213525449494852540100100120006810412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F10968">
        <w:trPr>
          <w:trHeight w:val="88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213525449494852540100100130006810412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6151B6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213525449494852540100100140006810412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213525449494852540100100150006810412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69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213525449494852540100100160006810412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3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213525449494852540100100170006810412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0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213525449494852540100100180006810412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Услуги по покупке и продаже жилых зданий и занимаемых ими земельных </w:t>
            </w:r>
          </w:p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DF14F4">
        <w:trPr>
          <w:trHeight w:val="768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213525449494852540100100190006810412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DF14F4">
        <w:trPr>
          <w:trHeight w:val="198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213525449494852540100100210006832000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управлению, содержанию, ремонту общего имущества многоквартирных домов в п. Сатис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115420.8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115420.8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6151B6">
        <w:trPr>
          <w:trHeight w:val="84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213525449494852540100100250006810412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6151B6">
        <w:trPr>
          <w:trHeight w:val="823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213525449494852540100100260006810412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213525449494852540100100270006810412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71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213525449494852540100100280006810412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69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213525449494852540100100290006810412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3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213525449494852540100100300006810412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F10968">
        <w:trPr>
          <w:trHeight w:val="88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213525449494852540100100310006810412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DF14F4">
        <w:trPr>
          <w:trHeight w:val="76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213525449494852540100100330006810412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DF14F4">
        <w:trPr>
          <w:trHeight w:val="731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213525449494852540100100340006810412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7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213525449494852540100100350006810412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4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213525449494852540100100360006810412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25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213525449494852540100100370006810412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1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213525449494852540100100380006810412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79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213525449494852540100100390006810412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DF14F4">
        <w:trPr>
          <w:trHeight w:val="165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213525449494852540100100410007490244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74.90.19.190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Услуги, предоставляемые прочими научными и техническими консультантами, не включенными в другие группировки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разработке схем теплоснабжения, водоснабжения и водоотведения Дивеевского муниципального округа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468666.66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468666.66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DF14F4">
        <w:trPr>
          <w:trHeight w:val="17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213525449494852540100100420007420244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74.20.24.000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в области аэрофотосъемки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Оказание услуг по выполнению комплексных кадастровых работ и разработке проектов межевания территории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2558875.24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</w:tr>
      <w:tr w:rsidR="00431800" w:rsidRPr="00B15C95" w:rsidTr="00DF14F4">
        <w:trPr>
          <w:trHeight w:val="3049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213525449494852540100100430003109244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31.09.11.110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Кровати металлические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раскладушек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DF14F4">
        <w:trPr>
          <w:trHeight w:val="3318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213525449494852540100100450001392244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13.92.24.152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Мешки спальные с наполнителем из синтетических нитей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спальных мешков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39666.6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39666.6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DF14F4">
        <w:trPr>
          <w:trHeight w:val="70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213525449494852540100100470006810412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DF14F4">
        <w:trPr>
          <w:trHeight w:val="174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0048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213525449494852540100100480000000244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30.30.32.120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Аппараты летательные прочие с массой пустого снаряженного аппарата не более 2000 кг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квадрокоптера с комплектом дополнительного оборудования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199999.98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199999.98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2151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26.20.11.110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A87E91">
        <w:trPr>
          <w:trHeight w:val="467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27.20.23.140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Батареи аккумуляторные литий-пластмассовые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A87E91">
        <w:trPr>
          <w:trHeight w:val="6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27.11.32.110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Установки генераторные с карбюраторными двигателями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A87E91">
        <w:trPr>
          <w:trHeight w:val="78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213525449494852540100100490006810412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926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213525449494852540100100500006810412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8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213525449494852540100100510006810412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11416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2044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213525449494852540100100520004311244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43.11.10.000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Работы по сносу зданий и сооружений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Демонтаж МКД, расположенного по адресу: Нижегородская область, м.о.Дивеевский, с.Дивеево, ул.Чкалова, д.4 и вывоз строительного мусора.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349823.0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349823.0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174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213525449494852540100100530006810412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78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213525449494852540100100540006810412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1583548.5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3049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213525449494852540100100550003109244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31.09.11.110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Кровати металлические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Поставка раскладушек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110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0056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213525449494852540100100560002830244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28.30.51.000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Косилки (включая устройства режущие для установки на тракторе), не включенные в другие группировки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двух роторных косилок КРН 2.1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412000.0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DF14F4">
        <w:trPr>
          <w:trHeight w:val="902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213525449494852540100100570006810412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DF14F4">
        <w:trPr>
          <w:trHeight w:val="8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21352544949485254010010058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DF14F4">
        <w:trPr>
          <w:trHeight w:val="840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0059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6151B6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EB3360">
        <w:trPr>
          <w:trHeight w:val="71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2A565E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213525449494852540100100610002829244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28.29.22.110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Огнетушители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огнетушителей ранцевых "Лесник" РЛО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2A565E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70500.0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2A565E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70500.0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A87E91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2A565E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213525449494852540100100620002932244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29.32.30.213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Элементы направляющего аппарата подвески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штанги реактивной ЗИЛ-131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2A565E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2A565E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A87E91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2A565E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213525449494852540100100630002219244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22.19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Изделия из резины прочие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пожарно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-технического оборудования (рукавов пожарных, всасывающих)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2A565E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34454.0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2A565E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34454.0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A87E91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2A565E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213525449494852540100100640002211244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22.11.14.190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Шины и покрышки пневматические прочие новые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автомобильных шин М-93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2A565E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220000.0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2A565E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220000.0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EB3360">
        <w:trPr>
          <w:trHeight w:val="629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2A565E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213525449494852540100100650002812244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28.12.13.190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Насосы гидравлические прочие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Поставка мотопомпы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2A565E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33903.0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2A565E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C7AE6">
              <w:rPr>
                <w:rFonts w:ascii="Times New Roman" w:hAnsi="Times New Roman"/>
                <w:color w:val="000000"/>
                <w:sz w:val="16"/>
                <w:szCs w:val="16"/>
              </w:rPr>
              <w:t>33903.0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09622F">
        <w:trPr>
          <w:trHeight w:val="893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BD178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09622F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BD178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09622F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09622F" w:rsidRDefault="00431800" w:rsidP="00835B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622F">
              <w:rPr>
                <w:rFonts w:ascii="Times New Roman" w:hAnsi="Times New Roman"/>
                <w:sz w:val="16"/>
                <w:szCs w:val="16"/>
              </w:rPr>
              <w:t>1 583 548,5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09622F" w:rsidRDefault="00431800" w:rsidP="00835B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622F">
              <w:rPr>
                <w:rFonts w:ascii="Times New Roman" w:hAnsi="Times New Roman"/>
                <w:sz w:val="16"/>
                <w:szCs w:val="16"/>
              </w:rPr>
              <w:t>1 583 548,5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09622F">
        <w:trPr>
          <w:trHeight w:val="89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Покупка жилого помещения (квартиры)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09622F" w:rsidRDefault="00431800" w:rsidP="00EB2A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sz w:val="16"/>
                <w:szCs w:val="16"/>
              </w:rPr>
              <w:t>1814044,8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09622F" w:rsidRDefault="00431800" w:rsidP="00EB2AD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sz w:val="16"/>
                <w:szCs w:val="16"/>
              </w:rPr>
              <w:t>1814044,8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EB2AD7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31800" w:rsidRPr="00B15C95" w:rsidTr="00A87E91">
        <w:trPr>
          <w:trHeight w:val="91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213525449494852540100100220000000244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color w:val="000000"/>
                <w:sz w:val="16"/>
                <w:szCs w:val="16"/>
              </w:rPr>
              <w:t>1335547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2A565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B2AD7">
              <w:rPr>
                <w:rFonts w:ascii="Times New Roman" w:hAnsi="Times New Roman"/>
                <w:color w:val="000000"/>
                <w:sz w:val="16"/>
                <w:szCs w:val="16"/>
              </w:rPr>
              <w:t>1335547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213525449494852540100100230000000242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512000.0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512000.0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1033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213525449494852540100100240000000247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5880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A565E">
              <w:rPr>
                <w:rFonts w:ascii="Times New Roman" w:hAnsi="Times New Roman"/>
                <w:color w:val="000000"/>
                <w:sz w:val="16"/>
                <w:szCs w:val="16"/>
              </w:rPr>
              <w:t>5880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.0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835B25">
        <w:trPr>
          <w:trHeight w:val="502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835B25">
            <w:pPr>
              <w:tabs>
                <w:tab w:val="left" w:pos="2967"/>
              </w:tabs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 для осуществления закупок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Pr="00EB2AD7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31800" w:rsidRDefault="00431800" w:rsidP="00835B2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431800" w:rsidRPr="00835B25" w:rsidRDefault="00431800" w:rsidP="00835B2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/>
                <w:bCs/>
                <w:sz w:val="16"/>
                <w:szCs w:val="16"/>
              </w:rPr>
              <w:t>15918877,32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1800" w:rsidRPr="00835B25" w:rsidRDefault="00431800" w:rsidP="00835B2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431800" w:rsidRPr="00835B25" w:rsidRDefault="00431800" w:rsidP="00835B2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/>
                <w:bCs/>
                <w:sz w:val="16"/>
                <w:szCs w:val="16"/>
              </w:rPr>
              <w:t>15918877,32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6151B6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48701040930200019242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400 000,00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400 000,00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290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48701047770100019242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112 000,00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112 000,00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6151B6">
        <w:trPr>
          <w:trHeight w:val="341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48701047770100019244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303 038,00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303 038,00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6151B6">
        <w:trPr>
          <w:trHeight w:val="27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48701131010100100244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121 203,00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121 203,00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6151B6">
        <w:trPr>
          <w:trHeight w:val="35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48701131010100700244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283 356,44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283 356,44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342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48701131010200100244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36 123,00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36 123,00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387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48701131010200300244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40 000,00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40 000,00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835B25">
        <w:trPr>
          <w:trHeight w:val="354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48703090610400500244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394 857,00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394 857,00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835B25">
        <w:trPr>
          <w:trHeight w:val="354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48703091420100059244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105 000,00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105 000,00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835B25">
        <w:trPr>
          <w:trHeight w:val="354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48703091420100059247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5 880,00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5 880,00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336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48703091421600500244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363 966,58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363 966,58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3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48703091430100014244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279 000,00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279 000,00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09622F">
        <w:trPr>
          <w:trHeight w:val="356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48704121020100100244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389 766,00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389 766,00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09622F">
        <w:trPr>
          <w:trHeight w:val="338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487041210201S2030244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2 558 875,24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2 558 875,24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09622F">
        <w:trPr>
          <w:trHeight w:val="348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48704121020200100244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48 000,00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48 000,00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357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48705011010100400244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46 395,62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46 395,62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33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48705011010100400247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92 612,86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92 612,86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336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48705020140100300244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89 046,28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89 046,28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34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48705020610400500244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194 900,00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194 900,00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A87E91">
        <w:trPr>
          <w:trHeight w:val="327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48705030610400500244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412 000,00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412 000,00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6151B6">
        <w:trPr>
          <w:trHeight w:val="23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48710031220100954244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73 217,00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73 217,00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31800" w:rsidRPr="00B15C95" w:rsidTr="006151B6">
        <w:trPr>
          <w:trHeight w:val="23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5B25">
              <w:rPr>
                <w:rFonts w:ascii="Times New Roman" w:hAnsi="Times New Roman"/>
                <w:sz w:val="16"/>
                <w:szCs w:val="16"/>
              </w:rPr>
              <w:t>487100477703R0820412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9 569 640,30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835B25" w:rsidRDefault="00431800">
            <w:pPr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835B25">
              <w:rPr>
                <w:rFonts w:ascii="Times New Roman" w:hAnsi="Times New Roman"/>
                <w:bCs/>
                <w:sz w:val="16"/>
                <w:szCs w:val="16"/>
              </w:rPr>
              <w:t>9 569 640,30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DE6F9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1800" w:rsidRPr="00B15C95" w:rsidRDefault="00431800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431800" w:rsidRPr="00175CA7" w:rsidRDefault="00431800" w:rsidP="00175CA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</w:p>
    <w:sectPr w:rsidR="00431800" w:rsidRPr="00175CA7" w:rsidSect="00A34ED9">
      <w:headerReference w:type="even" r:id="rId6"/>
      <w:headerReference w:type="default" r:id="rId7"/>
      <w:pgSz w:w="16838" w:h="11906" w:orient="landscape"/>
      <w:pgMar w:top="1701" w:right="851" w:bottom="89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800" w:rsidRDefault="00431800">
      <w:r>
        <w:separator/>
      </w:r>
    </w:p>
  </w:endnote>
  <w:endnote w:type="continuationSeparator" w:id="0">
    <w:p w:rsidR="00431800" w:rsidRDefault="00431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800" w:rsidRDefault="00431800">
      <w:r>
        <w:separator/>
      </w:r>
    </w:p>
  </w:footnote>
  <w:footnote w:type="continuationSeparator" w:id="0">
    <w:p w:rsidR="00431800" w:rsidRDefault="004318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800" w:rsidRDefault="00431800" w:rsidP="00EF72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1800" w:rsidRDefault="004318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800" w:rsidRPr="002A7C34" w:rsidRDefault="00431800" w:rsidP="00EF7287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2A7C34">
      <w:rPr>
        <w:rStyle w:val="PageNumber"/>
        <w:rFonts w:ascii="Times New Roman" w:hAnsi="Times New Roman"/>
      </w:rPr>
      <w:fldChar w:fldCharType="begin"/>
    </w:r>
    <w:r w:rsidRPr="002A7C34">
      <w:rPr>
        <w:rStyle w:val="PageNumber"/>
        <w:rFonts w:ascii="Times New Roman" w:hAnsi="Times New Roman"/>
      </w:rPr>
      <w:instrText xml:space="preserve">PAGE  </w:instrText>
    </w:r>
    <w:r w:rsidRPr="002A7C3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12</w:t>
    </w:r>
    <w:r w:rsidRPr="002A7C34">
      <w:rPr>
        <w:rStyle w:val="PageNumber"/>
        <w:rFonts w:ascii="Times New Roman" w:hAnsi="Times New Roman"/>
      </w:rPr>
      <w:fldChar w:fldCharType="end"/>
    </w:r>
  </w:p>
  <w:p w:rsidR="00431800" w:rsidRPr="002A7C34" w:rsidRDefault="00431800" w:rsidP="002A7C34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31B"/>
    <w:rsid w:val="000009E0"/>
    <w:rsid w:val="000011C9"/>
    <w:rsid w:val="00004467"/>
    <w:rsid w:val="00005276"/>
    <w:rsid w:val="00005CAB"/>
    <w:rsid w:val="00005F48"/>
    <w:rsid w:val="00007665"/>
    <w:rsid w:val="00010101"/>
    <w:rsid w:val="0001111C"/>
    <w:rsid w:val="00013EF3"/>
    <w:rsid w:val="00013F79"/>
    <w:rsid w:val="0001479B"/>
    <w:rsid w:val="000153FE"/>
    <w:rsid w:val="000171D9"/>
    <w:rsid w:val="000172F0"/>
    <w:rsid w:val="0002001B"/>
    <w:rsid w:val="00021977"/>
    <w:rsid w:val="00023C26"/>
    <w:rsid w:val="00025582"/>
    <w:rsid w:val="000262C4"/>
    <w:rsid w:val="00027D7C"/>
    <w:rsid w:val="0003363C"/>
    <w:rsid w:val="000340DF"/>
    <w:rsid w:val="00034BA3"/>
    <w:rsid w:val="00034CA9"/>
    <w:rsid w:val="00036D51"/>
    <w:rsid w:val="00041E6B"/>
    <w:rsid w:val="00041F89"/>
    <w:rsid w:val="000437D5"/>
    <w:rsid w:val="00045440"/>
    <w:rsid w:val="000459ED"/>
    <w:rsid w:val="0004681D"/>
    <w:rsid w:val="0005059A"/>
    <w:rsid w:val="000517F8"/>
    <w:rsid w:val="0005285C"/>
    <w:rsid w:val="00052FCA"/>
    <w:rsid w:val="00056132"/>
    <w:rsid w:val="00057210"/>
    <w:rsid w:val="00060632"/>
    <w:rsid w:val="00063723"/>
    <w:rsid w:val="00064003"/>
    <w:rsid w:val="00064DB4"/>
    <w:rsid w:val="00065C49"/>
    <w:rsid w:val="0006656A"/>
    <w:rsid w:val="00066958"/>
    <w:rsid w:val="00067EA3"/>
    <w:rsid w:val="00072F4C"/>
    <w:rsid w:val="000735C9"/>
    <w:rsid w:val="0007593D"/>
    <w:rsid w:val="00080C62"/>
    <w:rsid w:val="00084F76"/>
    <w:rsid w:val="000861F2"/>
    <w:rsid w:val="00092169"/>
    <w:rsid w:val="0009543F"/>
    <w:rsid w:val="0009622F"/>
    <w:rsid w:val="00096921"/>
    <w:rsid w:val="00096DE6"/>
    <w:rsid w:val="00097BEB"/>
    <w:rsid w:val="000A126F"/>
    <w:rsid w:val="000A246A"/>
    <w:rsid w:val="000A28A4"/>
    <w:rsid w:val="000A3DD1"/>
    <w:rsid w:val="000A40D3"/>
    <w:rsid w:val="000B45F6"/>
    <w:rsid w:val="000B524A"/>
    <w:rsid w:val="000B5726"/>
    <w:rsid w:val="000B5DE1"/>
    <w:rsid w:val="000C1D12"/>
    <w:rsid w:val="000C1DEE"/>
    <w:rsid w:val="000C2DB5"/>
    <w:rsid w:val="000C3886"/>
    <w:rsid w:val="000C6781"/>
    <w:rsid w:val="000D2F9B"/>
    <w:rsid w:val="000D510D"/>
    <w:rsid w:val="000D5584"/>
    <w:rsid w:val="000D6B1A"/>
    <w:rsid w:val="000D7AFB"/>
    <w:rsid w:val="000E5BAD"/>
    <w:rsid w:val="000E6863"/>
    <w:rsid w:val="000E6E46"/>
    <w:rsid w:val="000F0C1F"/>
    <w:rsid w:val="000F1D08"/>
    <w:rsid w:val="000F2704"/>
    <w:rsid w:val="000F3A17"/>
    <w:rsid w:val="000F412F"/>
    <w:rsid w:val="000F4167"/>
    <w:rsid w:val="000F5288"/>
    <w:rsid w:val="000F6C19"/>
    <w:rsid w:val="00100561"/>
    <w:rsid w:val="00100922"/>
    <w:rsid w:val="00102173"/>
    <w:rsid w:val="00103A2C"/>
    <w:rsid w:val="00103F1A"/>
    <w:rsid w:val="00104443"/>
    <w:rsid w:val="0010568E"/>
    <w:rsid w:val="0010701C"/>
    <w:rsid w:val="00107361"/>
    <w:rsid w:val="00110FD4"/>
    <w:rsid w:val="0011108E"/>
    <w:rsid w:val="00114BE2"/>
    <w:rsid w:val="0011625E"/>
    <w:rsid w:val="001177F3"/>
    <w:rsid w:val="00120BEB"/>
    <w:rsid w:val="00121260"/>
    <w:rsid w:val="00121B52"/>
    <w:rsid w:val="001251A9"/>
    <w:rsid w:val="001268FC"/>
    <w:rsid w:val="00132BAA"/>
    <w:rsid w:val="00134BE5"/>
    <w:rsid w:val="0013548B"/>
    <w:rsid w:val="0013619C"/>
    <w:rsid w:val="001473F3"/>
    <w:rsid w:val="00151E7D"/>
    <w:rsid w:val="00153F77"/>
    <w:rsid w:val="001561A3"/>
    <w:rsid w:val="00157084"/>
    <w:rsid w:val="00157602"/>
    <w:rsid w:val="00157BD6"/>
    <w:rsid w:val="00157F63"/>
    <w:rsid w:val="001626BA"/>
    <w:rsid w:val="001628C4"/>
    <w:rsid w:val="00162D96"/>
    <w:rsid w:val="0016341F"/>
    <w:rsid w:val="001641A8"/>
    <w:rsid w:val="00164FE3"/>
    <w:rsid w:val="00172C23"/>
    <w:rsid w:val="00173769"/>
    <w:rsid w:val="00175CA7"/>
    <w:rsid w:val="00176C23"/>
    <w:rsid w:val="00177138"/>
    <w:rsid w:val="00180457"/>
    <w:rsid w:val="00181C31"/>
    <w:rsid w:val="00187A11"/>
    <w:rsid w:val="0019217D"/>
    <w:rsid w:val="00193417"/>
    <w:rsid w:val="00195614"/>
    <w:rsid w:val="001A1037"/>
    <w:rsid w:val="001A18C5"/>
    <w:rsid w:val="001B1E8A"/>
    <w:rsid w:val="001B6DB2"/>
    <w:rsid w:val="001C06BB"/>
    <w:rsid w:val="001C2305"/>
    <w:rsid w:val="001C3157"/>
    <w:rsid w:val="001C4F34"/>
    <w:rsid w:val="001C7ECE"/>
    <w:rsid w:val="001D063A"/>
    <w:rsid w:val="001D13A2"/>
    <w:rsid w:val="001D39DA"/>
    <w:rsid w:val="001D4456"/>
    <w:rsid w:val="001D63B8"/>
    <w:rsid w:val="001E049B"/>
    <w:rsid w:val="001E1342"/>
    <w:rsid w:val="001E14A1"/>
    <w:rsid w:val="001E4772"/>
    <w:rsid w:val="001E6414"/>
    <w:rsid w:val="001E7915"/>
    <w:rsid w:val="001F068A"/>
    <w:rsid w:val="001F13C2"/>
    <w:rsid w:val="001F6CA7"/>
    <w:rsid w:val="001F7650"/>
    <w:rsid w:val="00200A5A"/>
    <w:rsid w:val="002032C6"/>
    <w:rsid w:val="0020387B"/>
    <w:rsid w:val="00204F83"/>
    <w:rsid w:val="00207472"/>
    <w:rsid w:val="00207995"/>
    <w:rsid w:val="00220495"/>
    <w:rsid w:val="002216FC"/>
    <w:rsid w:val="00225BC5"/>
    <w:rsid w:val="00225E06"/>
    <w:rsid w:val="002268C0"/>
    <w:rsid w:val="0023043A"/>
    <w:rsid w:val="00231288"/>
    <w:rsid w:val="00231A21"/>
    <w:rsid w:val="00232176"/>
    <w:rsid w:val="00232ADF"/>
    <w:rsid w:val="00233988"/>
    <w:rsid w:val="00233E8C"/>
    <w:rsid w:val="0023554A"/>
    <w:rsid w:val="00242202"/>
    <w:rsid w:val="00244019"/>
    <w:rsid w:val="002446CB"/>
    <w:rsid w:val="00244795"/>
    <w:rsid w:val="00253E1A"/>
    <w:rsid w:val="00254E6E"/>
    <w:rsid w:val="00255DAF"/>
    <w:rsid w:val="00256908"/>
    <w:rsid w:val="002656D8"/>
    <w:rsid w:val="002665B3"/>
    <w:rsid w:val="0026671F"/>
    <w:rsid w:val="002671E5"/>
    <w:rsid w:val="0026768B"/>
    <w:rsid w:val="0027031A"/>
    <w:rsid w:val="002709F1"/>
    <w:rsid w:val="0027114F"/>
    <w:rsid w:val="00271190"/>
    <w:rsid w:val="002722E2"/>
    <w:rsid w:val="00272B1B"/>
    <w:rsid w:val="00273857"/>
    <w:rsid w:val="0028055C"/>
    <w:rsid w:val="002815B8"/>
    <w:rsid w:val="00287E57"/>
    <w:rsid w:val="0029387C"/>
    <w:rsid w:val="002946DC"/>
    <w:rsid w:val="002952E4"/>
    <w:rsid w:val="002965F8"/>
    <w:rsid w:val="002A1D86"/>
    <w:rsid w:val="002A3E0F"/>
    <w:rsid w:val="002A460A"/>
    <w:rsid w:val="002A565E"/>
    <w:rsid w:val="002A7C34"/>
    <w:rsid w:val="002A7E29"/>
    <w:rsid w:val="002B10C7"/>
    <w:rsid w:val="002B136A"/>
    <w:rsid w:val="002B1578"/>
    <w:rsid w:val="002B26A4"/>
    <w:rsid w:val="002B528E"/>
    <w:rsid w:val="002C3B4D"/>
    <w:rsid w:val="002C3CA9"/>
    <w:rsid w:val="002C3D3E"/>
    <w:rsid w:val="002D12E6"/>
    <w:rsid w:val="002D3D2E"/>
    <w:rsid w:val="002D3DDA"/>
    <w:rsid w:val="002D55AB"/>
    <w:rsid w:val="002E009D"/>
    <w:rsid w:val="002E0C9C"/>
    <w:rsid w:val="002E1B8D"/>
    <w:rsid w:val="002E3F47"/>
    <w:rsid w:val="002E6C80"/>
    <w:rsid w:val="002E6F99"/>
    <w:rsid w:val="002E6FA9"/>
    <w:rsid w:val="002E7BC8"/>
    <w:rsid w:val="002E7E70"/>
    <w:rsid w:val="002F00EE"/>
    <w:rsid w:val="002F6CAB"/>
    <w:rsid w:val="00303001"/>
    <w:rsid w:val="0030667E"/>
    <w:rsid w:val="003157F0"/>
    <w:rsid w:val="0031633B"/>
    <w:rsid w:val="00321B97"/>
    <w:rsid w:val="003257FE"/>
    <w:rsid w:val="003273D4"/>
    <w:rsid w:val="003275E2"/>
    <w:rsid w:val="00327669"/>
    <w:rsid w:val="0033052B"/>
    <w:rsid w:val="00332808"/>
    <w:rsid w:val="0033536C"/>
    <w:rsid w:val="00337CB1"/>
    <w:rsid w:val="003404E2"/>
    <w:rsid w:val="00343F5D"/>
    <w:rsid w:val="003440AF"/>
    <w:rsid w:val="00345E14"/>
    <w:rsid w:val="003461FF"/>
    <w:rsid w:val="00352052"/>
    <w:rsid w:val="00360352"/>
    <w:rsid w:val="003708E1"/>
    <w:rsid w:val="00372A81"/>
    <w:rsid w:val="00373BE6"/>
    <w:rsid w:val="00375AC8"/>
    <w:rsid w:val="003808B5"/>
    <w:rsid w:val="003841BD"/>
    <w:rsid w:val="00385861"/>
    <w:rsid w:val="00390379"/>
    <w:rsid w:val="00394EF1"/>
    <w:rsid w:val="00395168"/>
    <w:rsid w:val="00395A1A"/>
    <w:rsid w:val="00396B54"/>
    <w:rsid w:val="003A0F54"/>
    <w:rsid w:val="003A21CF"/>
    <w:rsid w:val="003A24F2"/>
    <w:rsid w:val="003A4B00"/>
    <w:rsid w:val="003A5391"/>
    <w:rsid w:val="003A593A"/>
    <w:rsid w:val="003A5C4F"/>
    <w:rsid w:val="003A6267"/>
    <w:rsid w:val="003B20D3"/>
    <w:rsid w:val="003B2477"/>
    <w:rsid w:val="003B420A"/>
    <w:rsid w:val="003B4788"/>
    <w:rsid w:val="003B61CC"/>
    <w:rsid w:val="003C08D7"/>
    <w:rsid w:val="003C3BA3"/>
    <w:rsid w:val="003C44AC"/>
    <w:rsid w:val="003C784D"/>
    <w:rsid w:val="003D1174"/>
    <w:rsid w:val="003D3D24"/>
    <w:rsid w:val="003D3E3B"/>
    <w:rsid w:val="003D510E"/>
    <w:rsid w:val="003D76FC"/>
    <w:rsid w:val="003E1A90"/>
    <w:rsid w:val="003E516A"/>
    <w:rsid w:val="003E5665"/>
    <w:rsid w:val="003E59FC"/>
    <w:rsid w:val="003E7EFF"/>
    <w:rsid w:val="003F2F83"/>
    <w:rsid w:val="003F3117"/>
    <w:rsid w:val="003F34C0"/>
    <w:rsid w:val="003F4382"/>
    <w:rsid w:val="003F4DED"/>
    <w:rsid w:val="003F525F"/>
    <w:rsid w:val="003F603E"/>
    <w:rsid w:val="003F66D4"/>
    <w:rsid w:val="003F6CCA"/>
    <w:rsid w:val="004017FD"/>
    <w:rsid w:val="00401AAC"/>
    <w:rsid w:val="0040416B"/>
    <w:rsid w:val="00404624"/>
    <w:rsid w:val="0040590C"/>
    <w:rsid w:val="00406336"/>
    <w:rsid w:val="00407452"/>
    <w:rsid w:val="00407938"/>
    <w:rsid w:val="00412937"/>
    <w:rsid w:val="00412B08"/>
    <w:rsid w:val="00412CC0"/>
    <w:rsid w:val="004133CD"/>
    <w:rsid w:val="0041392E"/>
    <w:rsid w:val="004238B2"/>
    <w:rsid w:val="004263E6"/>
    <w:rsid w:val="00431800"/>
    <w:rsid w:val="00432B2B"/>
    <w:rsid w:val="004360C6"/>
    <w:rsid w:val="0043677D"/>
    <w:rsid w:val="00436842"/>
    <w:rsid w:val="00440ADC"/>
    <w:rsid w:val="00444799"/>
    <w:rsid w:val="004450B3"/>
    <w:rsid w:val="004455AA"/>
    <w:rsid w:val="004476F2"/>
    <w:rsid w:val="00447A58"/>
    <w:rsid w:val="004529A8"/>
    <w:rsid w:val="00453869"/>
    <w:rsid w:val="00454867"/>
    <w:rsid w:val="004553B7"/>
    <w:rsid w:val="00456F83"/>
    <w:rsid w:val="004578A8"/>
    <w:rsid w:val="0046252E"/>
    <w:rsid w:val="004628B0"/>
    <w:rsid w:val="00473B1A"/>
    <w:rsid w:val="00473E56"/>
    <w:rsid w:val="00476D74"/>
    <w:rsid w:val="0048238D"/>
    <w:rsid w:val="00482497"/>
    <w:rsid w:val="00484C18"/>
    <w:rsid w:val="00484E30"/>
    <w:rsid w:val="00485EF6"/>
    <w:rsid w:val="0049036C"/>
    <w:rsid w:val="00490603"/>
    <w:rsid w:val="004908D2"/>
    <w:rsid w:val="0049299F"/>
    <w:rsid w:val="004929BC"/>
    <w:rsid w:val="004930A0"/>
    <w:rsid w:val="00493868"/>
    <w:rsid w:val="0049394C"/>
    <w:rsid w:val="00494EC6"/>
    <w:rsid w:val="004953E5"/>
    <w:rsid w:val="004A01DE"/>
    <w:rsid w:val="004A15F9"/>
    <w:rsid w:val="004A30D5"/>
    <w:rsid w:val="004A5A25"/>
    <w:rsid w:val="004A7C1B"/>
    <w:rsid w:val="004A7C56"/>
    <w:rsid w:val="004B01DB"/>
    <w:rsid w:val="004B0BBB"/>
    <w:rsid w:val="004B1D78"/>
    <w:rsid w:val="004B2105"/>
    <w:rsid w:val="004B61D7"/>
    <w:rsid w:val="004C0F0B"/>
    <w:rsid w:val="004C31DF"/>
    <w:rsid w:val="004D27D3"/>
    <w:rsid w:val="004E136E"/>
    <w:rsid w:val="004E19D5"/>
    <w:rsid w:val="004E4F95"/>
    <w:rsid w:val="004E608F"/>
    <w:rsid w:val="004F1353"/>
    <w:rsid w:val="004F1CE6"/>
    <w:rsid w:val="004F3F29"/>
    <w:rsid w:val="004F66D2"/>
    <w:rsid w:val="004F730A"/>
    <w:rsid w:val="004F7498"/>
    <w:rsid w:val="004F7D56"/>
    <w:rsid w:val="005007D5"/>
    <w:rsid w:val="005017E6"/>
    <w:rsid w:val="0050566E"/>
    <w:rsid w:val="0050704F"/>
    <w:rsid w:val="0051245D"/>
    <w:rsid w:val="005138A3"/>
    <w:rsid w:val="005142C0"/>
    <w:rsid w:val="00521BD4"/>
    <w:rsid w:val="00521F63"/>
    <w:rsid w:val="0052237E"/>
    <w:rsid w:val="005236E1"/>
    <w:rsid w:val="00525C92"/>
    <w:rsid w:val="00525E68"/>
    <w:rsid w:val="005261A9"/>
    <w:rsid w:val="00527812"/>
    <w:rsid w:val="00527AC5"/>
    <w:rsid w:val="00530B4D"/>
    <w:rsid w:val="00531123"/>
    <w:rsid w:val="005317CD"/>
    <w:rsid w:val="005318E9"/>
    <w:rsid w:val="0053396C"/>
    <w:rsid w:val="005342C8"/>
    <w:rsid w:val="0053485E"/>
    <w:rsid w:val="00535CD7"/>
    <w:rsid w:val="0053767A"/>
    <w:rsid w:val="00542633"/>
    <w:rsid w:val="00544B49"/>
    <w:rsid w:val="00546877"/>
    <w:rsid w:val="00557EE1"/>
    <w:rsid w:val="005609C1"/>
    <w:rsid w:val="005617F3"/>
    <w:rsid w:val="0056390D"/>
    <w:rsid w:val="005640C0"/>
    <w:rsid w:val="005647C9"/>
    <w:rsid w:val="005655E9"/>
    <w:rsid w:val="00570A65"/>
    <w:rsid w:val="0057514F"/>
    <w:rsid w:val="00576E79"/>
    <w:rsid w:val="00580403"/>
    <w:rsid w:val="0058205B"/>
    <w:rsid w:val="00583E36"/>
    <w:rsid w:val="005856E4"/>
    <w:rsid w:val="0058582B"/>
    <w:rsid w:val="00590390"/>
    <w:rsid w:val="00590812"/>
    <w:rsid w:val="005923AD"/>
    <w:rsid w:val="005A1EDD"/>
    <w:rsid w:val="005A2040"/>
    <w:rsid w:val="005B1723"/>
    <w:rsid w:val="005B19ED"/>
    <w:rsid w:val="005B5E17"/>
    <w:rsid w:val="005B656F"/>
    <w:rsid w:val="005B67EE"/>
    <w:rsid w:val="005C1A5C"/>
    <w:rsid w:val="005C330D"/>
    <w:rsid w:val="005C3C11"/>
    <w:rsid w:val="005C6613"/>
    <w:rsid w:val="005D35F5"/>
    <w:rsid w:val="005D4734"/>
    <w:rsid w:val="005D784D"/>
    <w:rsid w:val="005E02EF"/>
    <w:rsid w:val="005E15AE"/>
    <w:rsid w:val="005E1785"/>
    <w:rsid w:val="005E1E37"/>
    <w:rsid w:val="005E3ABB"/>
    <w:rsid w:val="005E3CE9"/>
    <w:rsid w:val="005E443C"/>
    <w:rsid w:val="005E44B1"/>
    <w:rsid w:val="005E6384"/>
    <w:rsid w:val="005E6481"/>
    <w:rsid w:val="005F3598"/>
    <w:rsid w:val="005F4D47"/>
    <w:rsid w:val="005F5899"/>
    <w:rsid w:val="00602D62"/>
    <w:rsid w:val="00603F72"/>
    <w:rsid w:val="00604672"/>
    <w:rsid w:val="006047F6"/>
    <w:rsid w:val="00605CA7"/>
    <w:rsid w:val="0060795D"/>
    <w:rsid w:val="00607CBC"/>
    <w:rsid w:val="006110B3"/>
    <w:rsid w:val="006151B6"/>
    <w:rsid w:val="00615DEE"/>
    <w:rsid w:val="006172B7"/>
    <w:rsid w:val="00621C52"/>
    <w:rsid w:val="006235A9"/>
    <w:rsid w:val="00626F27"/>
    <w:rsid w:val="00627EB8"/>
    <w:rsid w:val="006332A2"/>
    <w:rsid w:val="00634355"/>
    <w:rsid w:val="00635926"/>
    <w:rsid w:val="00641FEE"/>
    <w:rsid w:val="00644AD3"/>
    <w:rsid w:val="00644D36"/>
    <w:rsid w:val="006461C9"/>
    <w:rsid w:val="00646587"/>
    <w:rsid w:val="00654FBA"/>
    <w:rsid w:val="00655526"/>
    <w:rsid w:val="00657F3E"/>
    <w:rsid w:val="006615F4"/>
    <w:rsid w:val="006746B2"/>
    <w:rsid w:val="00674E7A"/>
    <w:rsid w:val="00675703"/>
    <w:rsid w:val="00682415"/>
    <w:rsid w:val="00683FAD"/>
    <w:rsid w:val="00685BB7"/>
    <w:rsid w:val="0068638D"/>
    <w:rsid w:val="006877AB"/>
    <w:rsid w:val="00691A0B"/>
    <w:rsid w:val="00691FCE"/>
    <w:rsid w:val="006925A8"/>
    <w:rsid w:val="006930BE"/>
    <w:rsid w:val="006A053A"/>
    <w:rsid w:val="006A24BE"/>
    <w:rsid w:val="006A38D3"/>
    <w:rsid w:val="006A5B87"/>
    <w:rsid w:val="006A5CE3"/>
    <w:rsid w:val="006A7CC2"/>
    <w:rsid w:val="006B033F"/>
    <w:rsid w:val="006B0656"/>
    <w:rsid w:val="006B0872"/>
    <w:rsid w:val="006B1D2D"/>
    <w:rsid w:val="006B2A39"/>
    <w:rsid w:val="006B37D5"/>
    <w:rsid w:val="006B784E"/>
    <w:rsid w:val="006C0101"/>
    <w:rsid w:val="006C14C8"/>
    <w:rsid w:val="006C6A71"/>
    <w:rsid w:val="006D0561"/>
    <w:rsid w:val="006D1D76"/>
    <w:rsid w:val="006E05A6"/>
    <w:rsid w:val="006E2E7F"/>
    <w:rsid w:val="006E481A"/>
    <w:rsid w:val="006E4E46"/>
    <w:rsid w:val="006E707C"/>
    <w:rsid w:val="006F090F"/>
    <w:rsid w:val="006F0FD1"/>
    <w:rsid w:val="006F325B"/>
    <w:rsid w:val="007022B3"/>
    <w:rsid w:val="007030D9"/>
    <w:rsid w:val="00704036"/>
    <w:rsid w:val="00705879"/>
    <w:rsid w:val="00707FFC"/>
    <w:rsid w:val="00711C70"/>
    <w:rsid w:val="00711D3E"/>
    <w:rsid w:val="0071239F"/>
    <w:rsid w:val="00713E04"/>
    <w:rsid w:val="00714785"/>
    <w:rsid w:val="0071579C"/>
    <w:rsid w:val="00717915"/>
    <w:rsid w:val="0072029F"/>
    <w:rsid w:val="0072217E"/>
    <w:rsid w:val="007222F7"/>
    <w:rsid w:val="00723968"/>
    <w:rsid w:val="00723FA7"/>
    <w:rsid w:val="00724F18"/>
    <w:rsid w:val="007255BD"/>
    <w:rsid w:val="007259B2"/>
    <w:rsid w:val="00725F09"/>
    <w:rsid w:val="00726F29"/>
    <w:rsid w:val="00726F7F"/>
    <w:rsid w:val="00727A4E"/>
    <w:rsid w:val="007349CF"/>
    <w:rsid w:val="007349D2"/>
    <w:rsid w:val="007350E6"/>
    <w:rsid w:val="00740090"/>
    <w:rsid w:val="00741C4D"/>
    <w:rsid w:val="00743439"/>
    <w:rsid w:val="0074402C"/>
    <w:rsid w:val="00744CE0"/>
    <w:rsid w:val="00745CF0"/>
    <w:rsid w:val="0075060E"/>
    <w:rsid w:val="00751AB0"/>
    <w:rsid w:val="00756430"/>
    <w:rsid w:val="007619DD"/>
    <w:rsid w:val="007645AA"/>
    <w:rsid w:val="00765A29"/>
    <w:rsid w:val="00766644"/>
    <w:rsid w:val="00766DDE"/>
    <w:rsid w:val="00767428"/>
    <w:rsid w:val="00767791"/>
    <w:rsid w:val="007760F6"/>
    <w:rsid w:val="00784128"/>
    <w:rsid w:val="007842CD"/>
    <w:rsid w:val="00784FFA"/>
    <w:rsid w:val="007858EB"/>
    <w:rsid w:val="00795885"/>
    <w:rsid w:val="007A0FB8"/>
    <w:rsid w:val="007A3572"/>
    <w:rsid w:val="007A6D59"/>
    <w:rsid w:val="007B3710"/>
    <w:rsid w:val="007B43B3"/>
    <w:rsid w:val="007B5645"/>
    <w:rsid w:val="007B5F9B"/>
    <w:rsid w:val="007B7918"/>
    <w:rsid w:val="007C08BE"/>
    <w:rsid w:val="007C5B55"/>
    <w:rsid w:val="007C6AF2"/>
    <w:rsid w:val="007C72E9"/>
    <w:rsid w:val="007D1F2D"/>
    <w:rsid w:val="007D4E88"/>
    <w:rsid w:val="007E116A"/>
    <w:rsid w:val="007E18E6"/>
    <w:rsid w:val="007E1A6F"/>
    <w:rsid w:val="007E2D4B"/>
    <w:rsid w:val="007E33F0"/>
    <w:rsid w:val="007E6A55"/>
    <w:rsid w:val="007E764B"/>
    <w:rsid w:val="007E768F"/>
    <w:rsid w:val="007E7DF5"/>
    <w:rsid w:val="007F1B20"/>
    <w:rsid w:val="007F26BB"/>
    <w:rsid w:val="008021E4"/>
    <w:rsid w:val="00805C6E"/>
    <w:rsid w:val="00810901"/>
    <w:rsid w:val="0081270F"/>
    <w:rsid w:val="00815409"/>
    <w:rsid w:val="00820CCF"/>
    <w:rsid w:val="00822509"/>
    <w:rsid w:val="00822F1F"/>
    <w:rsid w:val="008234C4"/>
    <w:rsid w:val="0082402E"/>
    <w:rsid w:val="008306CA"/>
    <w:rsid w:val="00831630"/>
    <w:rsid w:val="00833460"/>
    <w:rsid w:val="008334DA"/>
    <w:rsid w:val="00834827"/>
    <w:rsid w:val="00834BC4"/>
    <w:rsid w:val="00835B25"/>
    <w:rsid w:val="008519B9"/>
    <w:rsid w:val="00852A63"/>
    <w:rsid w:val="008532D2"/>
    <w:rsid w:val="00853E1B"/>
    <w:rsid w:val="00861A24"/>
    <w:rsid w:val="008631B7"/>
    <w:rsid w:val="00863B45"/>
    <w:rsid w:val="00865DF6"/>
    <w:rsid w:val="0086606B"/>
    <w:rsid w:val="0087361B"/>
    <w:rsid w:val="00874206"/>
    <w:rsid w:val="008747A9"/>
    <w:rsid w:val="00875816"/>
    <w:rsid w:val="008765D9"/>
    <w:rsid w:val="00881102"/>
    <w:rsid w:val="00885F5B"/>
    <w:rsid w:val="00886014"/>
    <w:rsid w:val="008922DF"/>
    <w:rsid w:val="00892D67"/>
    <w:rsid w:val="00893F95"/>
    <w:rsid w:val="008952A1"/>
    <w:rsid w:val="00897218"/>
    <w:rsid w:val="008A2055"/>
    <w:rsid w:val="008A76CC"/>
    <w:rsid w:val="008B1296"/>
    <w:rsid w:val="008B3586"/>
    <w:rsid w:val="008B3DF6"/>
    <w:rsid w:val="008B5AC3"/>
    <w:rsid w:val="008B6AC4"/>
    <w:rsid w:val="008C00FB"/>
    <w:rsid w:val="008C05CD"/>
    <w:rsid w:val="008C5CDA"/>
    <w:rsid w:val="008C6046"/>
    <w:rsid w:val="008D02EF"/>
    <w:rsid w:val="008D1024"/>
    <w:rsid w:val="008D1A81"/>
    <w:rsid w:val="008D1B6C"/>
    <w:rsid w:val="008D27C5"/>
    <w:rsid w:val="008D2902"/>
    <w:rsid w:val="008D3C5D"/>
    <w:rsid w:val="008D4C81"/>
    <w:rsid w:val="008D56D1"/>
    <w:rsid w:val="008D69F5"/>
    <w:rsid w:val="008D6DC8"/>
    <w:rsid w:val="008D6DF9"/>
    <w:rsid w:val="008E0A37"/>
    <w:rsid w:val="008E3059"/>
    <w:rsid w:val="008E4D7C"/>
    <w:rsid w:val="008E7D6C"/>
    <w:rsid w:val="008F12CC"/>
    <w:rsid w:val="008F4D0B"/>
    <w:rsid w:val="008F529A"/>
    <w:rsid w:val="008F5767"/>
    <w:rsid w:val="008F7116"/>
    <w:rsid w:val="00901CE3"/>
    <w:rsid w:val="00910ABF"/>
    <w:rsid w:val="0091371D"/>
    <w:rsid w:val="0091431B"/>
    <w:rsid w:val="00914F1E"/>
    <w:rsid w:val="009154B6"/>
    <w:rsid w:val="00915DBA"/>
    <w:rsid w:val="00916E35"/>
    <w:rsid w:val="00916E9A"/>
    <w:rsid w:val="00917565"/>
    <w:rsid w:val="009178F7"/>
    <w:rsid w:val="00920AB8"/>
    <w:rsid w:val="0092300F"/>
    <w:rsid w:val="00927ADB"/>
    <w:rsid w:val="0093065A"/>
    <w:rsid w:val="0093075F"/>
    <w:rsid w:val="00931F93"/>
    <w:rsid w:val="00932463"/>
    <w:rsid w:val="009337B7"/>
    <w:rsid w:val="00933C96"/>
    <w:rsid w:val="00933FF2"/>
    <w:rsid w:val="0093498B"/>
    <w:rsid w:val="0093507F"/>
    <w:rsid w:val="009368C8"/>
    <w:rsid w:val="00937220"/>
    <w:rsid w:val="00941B5C"/>
    <w:rsid w:val="00942EDB"/>
    <w:rsid w:val="00943427"/>
    <w:rsid w:val="009464BD"/>
    <w:rsid w:val="009505A0"/>
    <w:rsid w:val="009528A0"/>
    <w:rsid w:val="00954049"/>
    <w:rsid w:val="00960E1F"/>
    <w:rsid w:val="00962371"/>
    <w:rsid w:val="00964263"/>
    <w:rsid w:val="0096557F"/>
    <w:rsid w:val="00970B2D"/>
    <w:rsid w:val="00970B51"/>
    <w:rsid w:val="00973281"/>
    <w:rsid w:val="00975459"/>
    <w:rsid w:val="00975FF9"/>
    <w:rsid w:val="00977DF8"/>
    <w:rsid w:val="00980009"/>
    <w:rsid w:val="009808FB"/>
    <w:rsid w:val="0098189F"/>
    <w:rsid w:val="00981915"/>
    <w:rsid w:val="00983013"/>
    <w:rsid w:val="00983B3D"/>
    <w:rsid w:val="00987EDA"/>
    <w:rsid w:val="00991BD5"/>
    <w:rsid w:val="00993D21"/>
    <w:rsid w:val="009A02C0"/>
    <w:rsid w:val="009A07BE"/>
    <w:rsid w:val="009A27A9"/>
    <w:rsid w:val="009A5C42"/>
    <w:rsid w:val="009A6584"/>
    <w:rsid w:val="009B0DB7"/>
    <w:rsid w:val="009B137C"/>
    <w:rsid w:val="009B2DD5"/>
    <w:rsid w:val="009B40D0"/>
    <w:rsid w:val="009B64AC"/>
    <w:rsid w:val="009B6E1C"/>
    <w:rsid w:val="009C0CCF"/>
    <w:rsid w:val="009C6DBA"/>
    <w:rsid w:val="009D1433"/>
    <w:rsid w:val="009D2504"/>
    <w:rsid w:val="009D30F3"/>
    <w:rsid w:val="009D4D25"/>
    <w:rsid w:val="009D5249"/>
    <w:rsid w:val="009D7E84"/>
    <w:rsid w:val="009E119A"/>
    <w:rsid w:val="009E2507"/>
    <w:rsid w:val="009E28CD"/>
    <w:rsid w:val="009E39F9"/>
    <w:rsid w:val="009E3D46"/>
    <w:rsid w:val="009F325F"/>
    <w:rsid w:val="009F4E76"/>
    <w:rsid w:val="009F51E2"/>
    <w:rsid w:val="00A031E7"/>
    <w:rsid w:val="00A035FC"/>
    <w:rsid w:val="00A116F1"/>
    <w:rsid w:val="00A119C6"/>
    <w:rsid w:val="00A13555"/>
    <w:rsid w:val="00A14B0D"/>
    <w:rsid w:val="00A14F2B"/>
    <w:rsid w:val="00A15A7D"/>
    <w:rsid w:val="00A17369"/>
    <w:rsid w:val="00A17AE0"/>
    <w:rsid w:val="00A2737B"/>
    <w:rsid w:val="00A31825"/>
    <w:rsid w:val="00A32D65"/>
    <w:rsid w:val="00A34ED9"/>
    <w:rsid w:val="00A369EF"/>
    <w:rsid w:val="00A426E6"/>
    <w:rsid w:val="00A42C0F"/>
    <w:rsid w:val="00A42FBE"/>
    <w:rsid w:val="00A46F53"/>
    <w:rsid w:val="00A478F4"/>
    <w:rsid w:val="00A51F94"/>
    <w:rsid w:val="00A5273C"/>
    <w:rsid w:val="00A54360"/>
    <w:rsid w:val="00A55794"/>
    <w:rsid w:val="00A56815"/>
    <w:rsid w:val="00A57314"/>
    <w:rsid w:val="00A57EBC"/>
    <w:rsid w:val="00A61C94"/>
    <w:rsid w:val="00A62BAF"/>
    <w:rsid w:val="00A62CA8"/>
    <w:rsid w:val="00A64940"/>
    <w:rsid w:val="00A65774"/>
    <w:rsid w:val="00A66635"/>
    <w:rsid w:val="00A67437"/>
    <w:rsid w:val="00A70A74"/>
    <w:rsid w:val="00A75E69"/>
    <w:rsid w:val="00A77189"/>
    <w:rsid w:val="00A771FB"/>
    <w:rsid w:val="00A822C7"/>
    <w:rsid w:val="00A82D81"/>
    <w:rsid w:val="00A83FC8"/>
    <w:rsid w:val="00A8409E"/>
    <w:rsid w:val="00A84694"/>
    <w:rsid w:val="00A8624A"/>
    <w:rsid w:val="00A87E91"/>
    <w:rsid w:val="00A90000"/>
    <w:rsid w:val="00A908B9"/>
    <w:rsid w:val="00A918ED"/>
    <w:rsid w:val="00A9736C"/>
    <w:rsid w:val="00AA0E52"/>
    <w:rsid w:val="00AA2604"/>
    <w:rsid w:val="00AA34AE"/>
    <w:rsid w:val="00AA6CD3"/>
    <w:rsid w:val="00AA715F"/>
    <w:rsid w:val="00AB3AC1"/>
    <w:rsid w:val="00AB55C8"/>
    <w:rsid w:val="00AB616B"/>
    <w:rsid w:val="00AB670A"/>
    <w:rsid w:val="00AB6FEB"/>
    <w:rsid w:val="00AB7BE9"/>
    <w:rsid w:val="00AC0F3A"/>
    <w:rsid w:val="00AD15BB"/>
    <w:rsid w:val="00AD1DD2"/>
    <w:rsid w:val="00AD570B"/>
    <w:rsid w:val="00AD617B"/>
    <w:rsid w:val="00AD7692"/>
    <w:rsid w:val="00AD7BFA"/>
    <w:rsid w:val="00AE0197"/>
    <w:rsid w:val="00AE2F0A"/>
    <w:rsid w:val="00AE469D"/>
    <w:rsid w:val="00AE4B8C"/>
    <w:rsid w:val="00AE5368"/>
    <w:rsid w:val="00AE5D97"/>
    <w:rsid w:val="00AE6CEC"/>
    <w:rsid w:val="00AE7BD6"/>
    <w:rsid w:val="00AF0CCA"/>
    <w:rsid w:val="00AF33FA"/>
    <w:rsid w:val="00AF3D6F"/>
    <w:rsid w:val="00AF3E58"/>
    <w:rsid w:val="00AF48D0"/>
    <w:rsid w:val="00AF514A"/>
    <w:rsid w:val="00AF5854"/>
    <w:rsid w:val="00AF7918"/>
    <w:rsid w:val="00B00A32"/>
    <w:rsid w:val="00B00B3C"/>
    <w:rsid w:val="00B018E1"/>
    <w:rsid w:val="00B02C4E"/>
    <w:rsid w:val="00B06649"/>
    <w:rsid w:val="00B07AC7"/>
    <w:rsid w:val="00B10223"/>
    <w:rsid w:val="00B1040D"/>
    <w:rsid w:val="00B12504"/>
    <w:rsid w:val="00B14362"/>
    <w:rsid w:val="00B15C95"/>
    <w:rsid w:val="00B21556"/>
    <w:rsid w:val="00B22639"/>
    <w:rsid w:val="00B23392"/>
    <w:rsid w:val="00B31AB9"/>
    <w:rsid w:val="00B31AFD"/>
    <w:rsid w:val="00B335E0"/>
    <w:rsid w:val="00B3400D"/>
    <w:rsid w:val="00B359E0"/>
    <w:rsid w:val="00B423BA"/>
    <w:rsid w:val="00B431BB"/>
    <w:rsid w:val="00B442C1"/>
    <w:rsid w:val="00B444B8"/>
    <w:rsid w:val="00B44664"/>
    <w:rsid w:val="00B4657A"/>
    <w:rsid w:val="00B51AF6"/>
    <w:rsid w:val="00B53606"/>
    <w:rsid w:val="00B5396E"/>
    <w:rsid w:val="00B55C26"/>
    <w:rsid w:val="00B62B6A"/>
    <w:rsid w:val="00B635F2"/>
    <w:rsid w:val="00B638D3"/>
    <w:rsid w:val="00B64E47"/>
    <w:rsid w:val="00B66622"/>
    <w:rsid w:val="00B74B1C"/>
    <w:rsid w:val="00B766F6"/>
    <w:rsid w:val="00B772F7"/>
    <w:rsid w:val="00B81A31"/>
    <w:rsid w:val="00B857B3"/>
    <w:rsid w:val="00B86685"/>
    <w:rsid w:val="00B90446"/>
    <w:rsid w:val="00B90D65"/>
    <w:rsid w:val="00B913E0"/>
    <w:rsid w:val="00B9171A"/>
    <w:rsid w:val="00B922B0"/>
    <w:rsid w:val="00B94497"/>
    <w:rsid w:val="00B9512F"/>
    <w:rsid w:val="00B9622E"/>
    <w:rsid w:val="00BA1B06"/>
    <w:rsid w:val="00BA4607"/>
    <w:rsid w:val="00BA66FC"/>
    <w:rsid w:val="00BA7EA2"/>
    <w:rsid w:val="00BB03E3"/>
    <w:rsid w:val="00BB1F08"/>
    <w:rsid w:val="00BB2F32"/>
    <w:rsid w:val="00BB3774"/>
    <w:rsid w:val="00BB37E2"/>
    <w:rsid w:val="00BB6CF1"/>
    <w:rsid w:val="00BB6DAF"/>
    <w:rsid w:val="00BC3320"/>
    <w:rsid w:val="00BC4BAB"/>
    <w:rsid w:val="00BC4D9C"/>
    <w:rsid w:val="00BC54D5"/>
    <w:rsid w:val="00BC5C99"/>
    <w:rsid w:val="00BC6CB1"/>
    <w:rsid w:val="00BD02F6"/>
    <w:rsid w:val="00BD1785"/>
    <w:rsid w:val="00BD281F"/>
    <w:rsid w:val="00BE089A"/>
    <w:rsid w:val="00BE0D08"/>
    <w:rsid w:val="00BE156A"/>
    <w:rsid w:val="00BE4D8F"/>
    <w:rsid w:val="00BE681C"/>
    <w:rsid w:val="00BF200B"/>
    <w:rsid w:val="00BF3266"/>
    <w:rsid w:val="00BF7CF6"/>
    <w:rsid w:val="00C027BE"/>
    <w:rsid w:val="00C10ACC"/>
    <w:rsid w:val="00C10AE0"/>
    <w:rsid w:val="00C10F7D"/>
    <w:rsid w:val="00C11416"/>
    <w:rsid w:val="00C12A0F"/>
    <w:rsid w:val="00C1317A"/>
    <w:rsid w:val="00C134EF"/>
    <w:rsid w:val="00C1364F"/>
    <w:rsid w:val="00C13E34"/>
    <w:rsid w:val="00C1681D"/>
    <w:rsid w:val="00C17662"/>
    <w:rsid w:val="00C21BF6"/>
    <w:rsid w:val="00C23149"/>
    <w:rsid w:val="00C250B9"/>
    <w:rsid w:val="00C279FE"/>
    <w:rsid w:val="00C27EA2"/>
    <w:rsid w:val="00C307C9"/>
    <w:rsid w:val="00C3162A"/>
    <w:rsid w:val="00C31AF3"/>
    <w:rsid w:val="00C3474C"/>
    <w:rsid w:val="00C37348"/>
    <w:rsid w:val="00C43458"/>
    <w:rsid w:val="00C43470"/>
    <w:rsid w:val="00C44512"/>
    <w:rsid w:val="00C46246"/>
    <w:rsid w:val="00C477AD"/>
    <w:rsid w:val="00C51841"/>
    <w:rsid w:val="00C546B7"/>
    <w:rsid w:val="00C55546"/>
    <w:rsid w:val="00C5574A"/>
    <w:rsid w:val="00C61A95"/>
    <w:rsid w:val="00C6322E"/>
    <w:rsid w:val="00C63583"/>
    <w:rsid w:val="00C639D5"/>
    <w:rsid w:val="00C670A7"/>
    <w:rsid w:val="00C67F24"/>
    <w:rsid w:val="00C730D2"/>
    <w:rsid w:val="00C731D8"/>
    <w:rsid w:val="00C738C3"/>
    <w:rsid w:val="00C87473"/>
    <w:rsid w:val="00C90AAC"/>
    <w:rsid w:val="00C90E44"/>
    <w:rsid w:val="00C9168F"/>
    <w:rsid w:val="00C91CFC"/>
    <w:rsid w:val="00C96D01"/>
    <w:rsid w:val="00C9782D"/>
    <w:rsid w:val="00C97A97"/>
    <w:rsid w:val="00CA2E81"/>
    <w:rsid w:val="00CA46AC"/>
    <w:rsid w:val="00CB0C7C"/>
    <w:rsid w:val="00CB1DF0"/>
    <w:rsid w:val="00CB28F9"/>
    <w:rsid w:val="00CB3241"/>
    <w:rsid w:val="00CB3723"/>
    <w:rsid w:val="00CB4B2B"/>
    <w:rsid w:val="00CC092E"/>
    <w:rsid w:val="00CC36C3"/>
    <w:rsid w:val="00CC5651"/>
    <w:rsid w:val="00CC6E98"/>
    <w:rsid w:val="00CC7AE6"/>
    <w:rsid w:val="00CD03A7"/>
    <w:rsid w:val="00CD178C"/>
    <w:rsid w:val="00CD25DD"/>
    <w:rsid w:val="00CD295A"/>
    <w:rsid w:val="00CD45E0"/>
    <w:rsid w:val="00CD4A06"/>
    <w:rsid w:val="00CD503A"/>
    <w:rsid w:val="00CD5A8A"/>
    <w:rsid w:val="00CD669F"/>
    <w:rsid w:val="00CE3D91"/>
    <w:rsid w:val="00CE4362"/>
    <w:rsid w:val="00CE45FF"/>
    <w:rsid w:val="00CE50C0"/>
    <w:rsid w:val="00CE5282"/>
    <w:rsid w:val="00CE5ABA"/>
    <w:rsid w:val="00CE6598"/>
    <w:rsid w:val="00CE73D8"/>
    <w:rsid w:val="00CE7653"/>
    <w:rsid w:val="00CF3FBF"/>
    <w:rsid w:val="00CF5368"/>
    <w:rsid w:val="00CF574B"/>
    <w:rsid w:val="00CF58E1"/>
    <w:rsid w:val="00CF795E"/>
    <w:rsid w:val="00CF7A9E"/>
    <w:rsid w:val="00D005A3"/>
    <w:rsid w:val="00D005F7"/>
    <w:rsid w:val="00D01039"/>
    <w:rsid w:val="00D01691"/>
    <w:rsid w:val="00D07239"/>
    <w:rsid w:val="00D07568"/>
    <w:rsid w:val="00D1259B"/>
    <w:rsid w:val="00D17059"/>
    <w:rsid w:val="00D21721"/>
    <w:rsid w:val="00D23348"/>
    <w:rsid w:val="00D259F3"/>
    <w:rsid w:val="00D26D39"/>
    <w:rsid w:val="00D27779"/>
    <w:rsid w:val="00D27F07"/>
    <w:rsid w:val="00D3188D"/>
    <w:rsid w:val="00D32FF8"/>
    <w:rsid w:val="00D3407A"/>
    <w:rsid w:val="00D34A77"/>
    <w:rsid w:val="00D354C4"/>
    <w:rsid w:val="00D364A7"/>
    <w:rsid w:val="00D36801"/>
    <w:rsid w:val="00D36975"/>
    <w:rsid w:val="00D37E34"/>
    <w:rsid w:val="00D40261"/>
    <w:rsid w:val="00D40AA4"/>
    <w:rsid w:val="00D40CD3"/>
    <w:rsid w:val="00D52D1C"/>
    <w:rsid w:val="00D545C8"/>
    <w:rsid w:val="00D560F5"/>
    <w:rsid w:val="00D6101E"/>
    <w:rsid w:val="00D62C3B"/>
    <w:rsid w:val="00D63726"/>
    <w:rsid w:val="00D64A93"/>
    <w:rsid w:val="00D65A9E"/>
    <w:rsid w:val="00D65AE4"/>
    <w:rsid w:val="00D70EED"/>
    <w:rsid w:val="00D724A8"/>
    <w:rsid w:val="00D7407D"/>
    <w:rsid w:val="00D74CD6"/>
    <w:rsid w:val="00D750FF"/>
    <w:rsid w:val="00D77819"/>
    <w:rsid w:val="00D80E58"/>
    <w:rsid w:val="00D81992"/>
    <w:rsid w:val="00D84745"/>
    <w:rsid w:val="00D866E5"/>
    <w:rsid w:val="00D906FD"/>
    <w:rsid w:val="00D91C46"/>
    <w:rsid w:val="00D922A7"/>
    <w:rsid w:val="00D92AE5"/>
    <w:rsid w:val="00D94F06"/>
    <w:rsid w:val="00D9545D"/>
    <w:rsid w:val="00D972A8"/>
    <w:rsid w:val="00D97EE9"/>
    <w:rsid w:val="00DA0D6A"/>
    <w:rsid w:val="00DA371E"/>
    <w:rsid w:val="00DA4A6E"/>
    <w:rsid w:val="00DA5C04"/>
    <w:rsid w:val="00DA696D"/>
    <w:rsid w:val="00DA7B59"/>
    <w:rsid w:val="00DA7BAA"/>
    <w:rsid w:val="00DA7DDD"/>
    <w:rsid w:val="00DB080C"/>
    <w:rsid w:val="00DB0F6B"/>
    <w:rsid w:val="00DB176B"/>
    <w:rsid w:val="00DB3C8D"/>
    <w:rsid w:val="00DB6DA7"/>
    <w:rsid w:val="00DB7013"/>
    <w:rsid w:val="00DB78DF"/>
    <w:rsid w:val="00DB7CDA"/>
    <w:rsid w:val="00DC0D52"/>
    <w:rsid w:val="00DC2A92"/>
    <w:rsid w:val="00DC3249"/>
    <w:rsid w:val="00DC4566"/>
    <w:rsid w:val="00DC6641"/>
    <w:rsid w:val="00DC6868"/>
    <w:rsid w:val="00DD1DF9"/>
    <w:rsid w:val="00DD2A7E"/>
    <w:rsid w:val="00DD42FD"/>
    <w:rsid w:val="00DD4BB0"/>
    <w:rsid w:val="00DD5F56"/>
    <w:rsid w:val="00DE1EB0"/>
    <w:rsid w:val="00DE4749"/>
    <w:rsid w:val="00DE5AFA"/>
    <w:rsid w:val="00DE5F80"/>
    <w:rsid w:val="00DE62FF"/>
    <w:rsid w:val="00DE6F92"/>
    <w:rsid w:val="00DE733D"/>
    <w:rsid w:val="00DE7B22"/>
    <w:rsid w:val="00DF14F4"/>
    <w:rsid w:val="00DF1504"/>
    <w:rsid w:val="00DF332D"/>
    <w:rsid w:val="00E00BE2"/>
    <w:rsid w:val="00E10A71"/>
    <w:rsid w:val="00E10E06"/>
    <w:rsid w:val="00E10E77"/>
    <w:rsid w:val="00E13AC5"/>
    <w:rsid w:val="00E15276"/>
    <w:rsid w:val="00E16C92"/>
    <w:rsid w:val="00E178F0"/>
    <w:rsid w:val="00E1790B"/>
    <w:rsid w:val="00E20DE2"/>
    <w:rsid w:val="00E22C0A"/>
    <w:rsid w:val="00E230E5"/>
    <w:rsid w:val="00E250ED"/>
    <w:rsid w:val="00E251CF"/>
    <w:rsid w:val="00E2540A"/>
    <w:rsid w:val="00E3032F"/>
    <w:rsid w:val="00E31844"/>
    <w:rsid w:val="00E32A01"/>
    <w:rsid w:val="00E32A63"/>
    <w:rsid w:val="00E37FCF"/>
    <w:rsid w:val="00E422FD"/>
    <w:rsid w:val="00E45182"/>
    <w:rsid w:val="00E46C06"/>
    <w:rsid w:val="00E470C7"/>
    <w:rsid w:val="00E47F5E"/>
    <w:rsid w:val="00E52EC7"/>
    <w:rsid w:val="00E534BB"/>
    <w:rsid w:val="00E53ECC"/>
    <w:rsid w:val="00E5505A"/>
    <w:rsid w:val="00E61891"/>
    <w:rsid w:val="00E6364F"/>
    <w:rsid w:val="00E65D87"/>
    <w:rsid w:val="00E66ED9"/>
    <w:rsid w:val="00E76881"/>
    <w:rsid w:val="00E768FA"/>
    <w:rsid w:val="00E80C7B"/>
    <w:rsid w:val="00E84B8F"/>
    <w:rsid w:val="00E8782E"/>
    <w:rsid w:val="00E879E3"/>
    <w:rsid w:val="00E87B47"/>
    <w:rsid w:val="00E92B61"/>
    <w:rsid w:val="00E9760E"/>
    <w:rsid w:val="00E97676"/>
    <w:rsid w:val="00E97B27"/>
    <w:rsid w:val="00EA15C2"/>
    <w:rsid w:val="00EA1618"/>
    <w:rsid w:val="00EA359A"/>
    <w:rsid w:val="00EA6EB2"/>
    <w:rsid w:val="00EA7A90"/>
    <w:rsid w:val="00EB2AD7"/>
    <w:rsid w:val="00EB3360"/>
    <w:rsid w:val="00EB587A"/>
    <w:rsid w:val="00EB5BAC"/>
    <w:rsid w:val="00EC1436"/>
    <w:rsid w:val="00EC3025"/>
    <w:rsid w:val="00ED3645"/>
    <w:rsid w:val="00ED4E71"/>
    <w:rsid w:val="00ED5C8A"/>
    <w:rsid w:val="00ED5FB8"/>
    <w:rsid w:val="00ED68F8"/>
    <w:rsid w:val="00ED7901"/>
    <w:rsid w:val="00EE57DF"/>
    <w:rsid w:val="00EE612D"/>
    <w:rsid w:val="00EE7346"/>
    <w:rsid w:val="00EE7E06"/>
    <w:rsid w:val="00EF06E7"/>
    <w:rsid w:val="00EF2EDC"/>
    <w:rsid w:val="00EF7287"/>
    <w:rsid w:val="00F02D6E"/>
    <w:rsid w:val="00F05AFA"/>
    <w:rsid w:val="00F10968"/>
    <w:rsid w:val="00F10C44"/>
    <w:rsid w:val="00F111A4"/>
    <w:rsid w:val="00F13D18"/>
    <w:rsid w:val="00F15778"/>
    <w:rsid w:val="00F15E9B"/>
    <w:rsid w:val="00F16C33"/>
    <w:rsid w:val="00F20CA6"/>
    <w:rsid w:val="00F21867"/>
    <w:rsid w:val="00F30D92"/>
    <w:rsid w:val="00F31318"/>
    <w:rsid w:val="00F32C65"/>
    <w:rsid w:val="00F34BB2"/>
    <w:rsid w:val="00F36A97"/>
    <w:rsid w:val="00F377EB"/>
    <w:rsid w:val="00F400B0"/>
    <w:rsid w:val="00F41B86"/>
    <w:rsid w:val="00F42493"/>
    <w:rsid w:val="00F42AB7"/>
    <w:rsid w:val="00F447FA"/>
    <w:rsid w:val="00F4510E"/>
    <w:rsid w:val="00F50451"/>
    <w:rsid w:val="00F51895"/>
    <w:rsid w:val="00F52F95"/>
    <w:rsid w:val="00F55A05"/>
    <w:rsid w:val="00F569E3"/>
    <w:rsid w:val="00F56CCF"/>
    <w:rsid w:val="00F6036C"/>
    <w:rsid w:val="00F63CE7"/>
    <w:rsid w:val="00F65587"/>
    <w:rsid w:val="00F66929"/>
    <w:rsid w:val="00F67844"/>
    <w:rsid w:val="00F67C8F"/>
    <w:rsid w:val="00F72824"/>
    <w:rsid w:val="00F74290"/>
    <w:rsid w:val="00F75E6A"/>
    <w:rsid w:val="00F81405"/>
    <w:rsid w:val="00F8164E"/>
    <w:rsid w:val="00F81E79"/>
    <w:rsid w:val="00F854AF"/>
    <w:rsid w:val="00F90635"/>
    <w:rsid w:val="00F96B48"/>
    <w:rsid w:val="00FA0584"/>
    <w:rsid w:val="00FA32CF"/>
    <w:rsid w:val="00FA5480"/>
    <w:rsid w:val="00FA56C2"/>
    <w:rsid w:val="00FA5973"/>
    <w:rsid w:val="00FA59B5"/>
    <w:rsid w:val="00FA67FD"/>
    <w:rsid w:val="00FA7C4A"/>
    <w:rsid w:val="00FB0756"/>
    <w:rsid w:val="00FB34AD"/>
    <w:rsid w:val="00FB55EB"/>
    <w:rsid w:val="00FB5AE1"/>
    <w:rsid w:val="00FB7BC6"/>
    <w:rsid w:val="00FC00F4"/>
    <w:rsid w:val="00FC1CAF"/>
    <w:rsid w:val="00FC3C74"/>
    <w:rsid w:val="00FC3D9C"/>
    <w:rsid w:val="00FC47E6"/>
    <w:rsid w:val="00FC64C2"/>
    <w:rsid w:val="00FD125B"/>
    <w:rsid w:val="00FD3413"/>
    <w:rsid w:val="00FD55E4"/>
    <w:rsid w:val="00FE11B0"/>
    <w:rsid w:val="00FE3550"/>
    <w:rsid w:val="00FE3DCD"/>
    <w:rsid w:val="00FE5CBD"/>
    <w:rsid w:val="00FE7889"/>
    <w:rsid w:val="00FF03A4"/>
    <w:rsid w:val="00FF042D"/>
    <w:rsid w:val="00FF0C29"/>
    <w:rsid w:val="00FF1B48"/>
    <w:rsid w:val="00FF3179"/>
    <w:rsid w:val="00FF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1B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431B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1CF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91431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143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"/>
    <w:basedOn w:val="Normal"/>
    <w:uiPriority w:val="99"/>
    <w:rsid w:val="0040793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21CF"/>
    <w:rPr>
      <w:rFonts w:ascii="Arial" w:hAnsi="Arial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A7C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21CF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70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12</Pages>
  <Words>2607</Words>
  <Characters>14864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план-график закупок товаров, работ, услуг для обеспечения нужд администрации Дивеевского муниципального округа Нижегородской области на 2021 финансовый год и на плановый период 2022 и 2023 годов</dc:title>
  <dc:subject>Распоряжение</dc:subject>
  <dc:creator>Николай Владимирович Москалёв</dc:creator>
  <cp:keywords/>
  <dc:description/>
  <cp:lastModifiedBy>Admin</cp:lastModifiedBy>
  <cp:revision>3</cp:revision>
  <cp:lastPrinted>2021-08-23T14:13:00Z</cp:lastPrinted>
  <dcterms:created xsi:type="dcterms:W3CDTF">2021-11-11T06:28:00Z</dcterms:created>
  <dcterms:modified xsi:type="dcterms:W3CDTF">2021-11-11T06:30:00Z</dcterms:modified>
</cp:coreProperties>
</file>