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1DB" w:rsidRPr="00A32D65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ПРИЛОЖЕНИЕ 1</w:t>
      </w:r>
    </w:p>
    <w:p w:rsidR="004461DB" w:rsidRPr="004263E6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A32D65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>Дивеевского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2D65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4263E6">
        <w:rPr>
          <w:rFonts w:ascii="Times New Roman" w:hAnsi="Times New Roman"/>
          <w:sz w:val="28"/>
          <w:szCs w:val="28"/>
        </w:rPr>
        <w:t>Нижегородской области</w:t>
      </w:r>
    </w:p>
    <w:p w:rsidR="004461DB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4263E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14 марта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 № 59-р</w:t>
      </w:r>
    </w:p>
    <w:p w:rsidR="004461DB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4461DB" w:rsidRPr="00691A0B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"ПРИЛОЖЕНИЕ 1</w:t>
      </w:r>
    </w:p>
    <w:p w:rsidR="004461DB" w:rsidRPr="00691A0B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>к распоряжению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1A0B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691A0B">
        <w:rPr>
          <w:rFonts w:ascii="Times New Roman" w:hAnsi="Times New Roman"/>
          <w:sz w:val="28"/>
          <w:szCs w:val="28"/>
        </w:rPr>
        <w:t>Нижегородской области</w:t>
      </w:r>
    </w:p>
    <w:p w:rsidR="004461DB" w:rsidRDefault="004461DB" w:rsidP="00060934">
      <w:pPr>
        <w:ind w:left="10260"/>
        <w:jc w:val="center"/>
        <w:rPr>
          <w:rFonts w:ascii="Times New Roman" w:hAnsi="Times New Roman"/>
          <w:sz w:val="28"/>
          <w:szCs w:val="28"/>
        </w:rPr>
      </w:pPr>
      <w:r w:rsidRPr="00691A0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691A0B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1 г"/>
        </w:smartTagPr>
        <w:r w:rsidRPr="00691A0B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21</w:t>
        </w:r>
        <w:r w:rsidRPr="00691A0B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691A0B">
        <w:rPr>
          <w:rFonts w:ascii="Times New Roman" w:hAnsi="Times New Roman"/>
          <w:sz w:val="28"/>
          <w:szCs w:val="28"/>
        </w:rPr>
        <w:t xml:space="preserve">. N </w:t>
      </w:r>
      <w:r>
        <w:rPr>
          <w:rFonts w:ascii="Times New Roman" w:hAnsi="Times New Roman"/>
          <w:sz w:val="28"/>
          <w:szCs w:val="28"/>
        </w:rPr>
        <w:t>433</w:t>
      </w:r>
      <w:r w:rsidRPr="00691A0B">
        <w:rPr>
          <w:rFonts w:ascii="Times New Roman" w:hAnsi="Times New Roman"/>
          <w:sz w:val="28"/>
          <w:szCs w:val="28"/>
        </w:rPr>
        <w:t>-р</w:t>
      </w:r>
    </w:p>
    <w:p w:rsidR="004461DB" w:rsidRDefault="004461DB" w:rsidP="00EF7287">
      <w:pPr>
        <w:ind w:left="10260"/>
        <w:jc w:val="center"/>
        <w:rPr>
          <w:rFonts w:ascii="Times New Roman" w:hAnsi="Times New Roman"/>
          <w:sz w:val="28"/>
          <w:szCs w:val="28"/>
        </w:rPr>
      </w:pPr>
    </w:p>
    <w:p w:rsidR="004461DB" w:rsidRPr="0040590C" w:rsidRDefault="004461DB" w:rsidP="0040590C">
      <w:pPr>
        <w:jc w:val="center"/>
        <w:rPr>
          <w:rFonts w:ascii="Times New Roman" w:hAnsi="Times New Roman"/>
          <w:sz w:val="28"/>
          <w:szCs w:val="28"/>
        </w:rPr>
      </w:pP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>ПЛАН-ГРАФИК 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закупок товаров, работ, услуг на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финансовый год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 и 2024</w:t>
      </w:r>
      <w:r w:rsidRPr="0040590C"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годов</w:t>
      </w:r>
    </w:p>
    <w:p w:rsidR="004461DB" w:rsidRPr="00ED7901" w:rsidRDefault="004461DB" w:rsidP="00BC6CB1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30"/>
        <w:gridCol w:w="5804"/>
        <w:gridCol w:w="1538"/>
        <w:gridCol w:w="1688"/>
      </w:tblGrid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1. Информация о заказчике:</w:t>
            </w:r>
          </w:p>
        </w:tc>
        <w:tc>
          <w:tcPr>
            <w:tcW w:w="5774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643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74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Коды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Полное наименование</w:t>
            </w:r>
          </w:p>
        </w:tc>
        <w:tc>
          <w:tcPr>
            <w:tcW w:w="5774" w:type="dxa"/>
            <w:vMerge w:val="restart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 xml:space="preserve">АДМИНИСТРАЦИЯ ДИВЕЕВСКОГО МУНИЦИПАЛЬНОГО </w:t>
            </w:r>
            <w:r>
              <w:rPr>
                <w:rFonts w:ascii="Times New Roman" w:hAnsi="Times New Roman"/>
                <w:sz w:val="22"/>
                <w:szCs w:val="22"/>
              </w:rPr>
              <w:t>ОКРУГА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 НИЖЕГОРОДСКОЙ ОБЛАСТИ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54494948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52</w:t>
            </w:r>
            <w:r>
              <w:rPr>
                <w:rFonts w:ascii="Times New Roman" w:hAnsi="Times New Roman"/>
                <w:sz w:val="22"/>
                <w:szCs w:val="22"/>
              </w:rPr>
              <w:t>5401001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774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Муниципальные казенные учреждения 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ОКОПФ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75404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Форма собственности</w:t>
            </w:r>
          </w:p>
        </w:tc>
        <w:tc>
          <w:tcPr>
            <w:tcW w:w="5774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Муниципальная собственность 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ОКФС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4461DB" w:rsidRPr="00321B97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Российская Федерация, 607320, Нижегородская обл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Дивеевский р-н, Дивеево с, УЛИЦА ОКТЯБРЬСКАЯ, </w:t>
            </w:r>
            <w:r>
              <w:rPr>
                <w:rFonts w:ascii="Times New Roman" w:hAnsi="Times New Roman"/>
                <w:sz w:val="22"/>
                <w:szCs w:val="22"/>
              </w:rPr>
              <w:t>28В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>/-, - ,7-83134-4</w:t>
            </w:r>
            <w:r>
              <w:rPr>
                <w:rFonts w:ascii="Times New Roman" w:hAnsi="Times New Roman"/>
                <w:sz w:val="22"/>
                <w:szCs w:val="22"/>
              </w:rPr>
              <w:t>5455</w:t>
            </w:r>
            <w:r w:rsidRPr="0040590C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Pr="00321B97">
              <w:rPr>
                <w:rFonts w:ascii="Times New Roman" w:hAnsi="Times New Roman"/>
                <w:sz w:val="22"/>
                <w:szCs w:val="22"/>
              </w:rPr>
              <w:t>official@adm.div.nnov.ru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2532000</w:t>
            </w: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Merge w:val="restart"/>
            <w:vAlign w:val="center"/>
          </w:tcPr>
          <w:p w:rsidR="004461DB" w:rsidRPr="0040590C" w:rsidRDefault="004461DB" w:rsidP="000459ED">
            <w:pPr>
              <w:jc w:val="both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Наименование бюджетного, автономного учреждения, государственного, муниципального унитарного предприятия, иного юридического лица, которому переданы полномочия государственного, муниципального заказчика</w:t>
            </w:r>
          </w:p>
        </w:tc>
        <w:tc>
          <w:tcPr>
            <w:tcW w:w="5774" w:type="dxa"/>
            <w:vMerge w:val="restart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ИНН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461DB" w:rsidRPr="0040590C" w:rsidTr="00893F95">
        <w:trPr>
          <w:tblCellSpacing w:w="15" w:type="dxa"/>
        </w:trPr>
        <w:tc>
          <w:tcPr>
            <w:tcW w:w="0" w:type="auto"/>
            <w:vMerge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КПП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Место нахождения (адрес), телефон, адрес электронной почты</w:t>
            </w:r>
          </w:p>
        </w:tc>
        <w:tc>
          <w:tcPr>
            <w:tcW w:w="5774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ОКТМО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4461DB" w:rsidRPr="0040590C" w:rsidTr="00893F95">
        <w:trPr>
          <w:tblCellSpacing w:w="15" w:type="dxa"/>
        </w:trPr>
        <w:tc>
          <w:tcPr>
            <w:tcW w:w="5585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Единица измерения:</w:t>
            </w:r>
          </w:p>
        </w:tc>
        <w:tc>
          <w:tcPr>
            <w:tcW w:w="5774" w:type="dxa"/>
            <w:vAlign w:val="center"/>
          </w:tcPr>
          <w:p w:rsidR="004461DB" w:rsidRPr="0040590C" w:rsidRDefault="004461DB" w:rsidP="006F0FD1">
            <w:pPr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рубль</w:t>
            </w:r>
          </w:p>
        </w:tc>
        <w:tc>
          <w:tcPr>
            <w:tcW w:w="1508" w:type="dxa"/>
            <w:vAlign w:val="center"/>
          </w:tcPr>
          <w:p w:rsidR="004461DB" w:rsidRPr="0040590C" w:rsidRDefault="004461DB" w:rsidP="006F0FD1">
            <w:pPr>
              <w:jc w:val="right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по ОКЕИ</w:t>
            </w:r>
          </w:p>
        </w:tc>
        <w:tc>
          <w:tcPr>
            <w:tcW w:w="0" w:type="auto"/>
            <w:vAlign w:val="center"/>
          </w:tcPr>
          <w:p w:rsidR="004461DB" w:rsidRPr="0040590C" w:rsidRDefault="004461DB" w:rsidP="006F0FD1">
            <w:pPr>
              <w:jc w:val="center"/>
              <w:rPr>
                <w:rFonts w:ascii="Times New Roman" w:hAnsi="Times New Roman"/>
                <w:szCs w:val="22"/>
              </w:rPr>
            </w:pPr>
            <w:r w:rsidRPr="0040590C">
              <w:rPr>
                <w:rFonts w:ascii="Times New Roman" w:hAnsi="Times New Roman"/>
                <w:sz w:val="22"/>
                <w:szCs w:val="22"/>
              </w:rPr>
              <w:t>383</w:t>
            </w:r>
          </w:p>
        </w:tc>
      </w:tr>
    </w:tbl>
    <w:p w:rsidR="004461DB" w:rsidRPr="006F0FD1" w:rsidRDefault="004461DB" w:rsidP="006F0FD1">
      <w:pPr>
        <w:rPr>
          <w:rFonts w:ascii="Times New Roman" w:hAnsi="Times New Roman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656"/>
      </w:tblGrid>
      <w:tr w:rsidR="004461DB" w:rsidRPr="006F0FD1" w:rsidTr="00C12B9E">
        <w:trPr>
          <w:tblCellSpacing w:w="15" w:type="dxa"/>
        </w:trPr>
        <w:tc>
          <w:tcPr>
            <w:tcW w:w="14596" w:type="dxa"/>
            <w:vAlign w:val="center"/>
          </w:tcPr>
          <w:p w:rsidR="004461DB" w:rsidRPr="006F0FD1" w:rsidRDefault="004461DB" w:rsidP="00C12B9E">
            <w:pPr>
              <w:rPr>
                <w:rFonts w:ascii="Times New Roman" w:hAnsi="Times New Roman"/>
                <w:szCs w:val="24"/>
              </w:rPr>
            </w:pPr>
            <w:r w:rsidRPr="006F0FD1">
              <w:rPr>
                <w:rFonts w:ascii="Times New Roman" w:hAnsi="Times New Roman"/>
                <w:szCs w:val="24"/>
              </w:rPr>
              <w:t>2. Информация о закупк</w:t>
            </w:r>
            <w:r>
              <w:rPr>
                <w:rFonts w:ascii="Times New Roman" w:hAnsi="Times New Roman"/>
                <w:szCs w:val="24"/>
              </w:rPr>
              <w:t>ах товаров, работ, услуг на 2022</w:t>
            </w:r>
            <w:r w:rsidRPr="006F0FD1">
              <w:rPr>
                <w:rFonts w:ascii="Times New Roman" w:hAnsi="Times New Roman"/>
                <w:szCs w:val="24"/>
              </w:rPr>
              <w:t xml:space="preserve"> финансовый год и на плановый период 202</w:t>
            </w:r>
            <w:r>
              <w:rPr>
                <w:rFonts w:ascii="Times New Roman" w:hAnsi="Times New Roman"/>
                <w:szCs w:val="24"/>
              </w:rPr>
              <w:t>3 и 2024</w:t>
            </w:r>
            <w:r w:rsidRPr="006F0FD1">
              <w:rPr>
                <w:rFonts w:ascii="Times New Roman" w:hAnsi="Times New Roman"/>
                <w:szCs w:val="24"/>
              </w:rPr>
              <w:t xml:space="preserve"> годов:</w:t>
            </w:r>
          </w:p>
        </w:tc>
      </w:tr>
    </w:tbl>
    <w:p w:rsidR="004461DB" w:rsidRDefault="004461DB" w:rsidP="006F0FD1">
      <w:pPr>
        <w:rPr>
          <w:rFonts w:ascii="Times New Roman" w:hAnsi="Times New Roman"/>
          <w:szCs w:val="24"/>
        </w:rPr>
      </w:pPr>
    </w:p>
    <w:tbl>
      <w:tblPr>
        <w:tblW w:w="16040" w:type="dxa"/>
        <w:tblInd w:w="-176" w:type="dxa"/>
        <w:tblLayout w:type="fixed"/>
        <w:tblLook w:val="0000"/>
      </w:tblPr>
      <w:tblGrid>
        <w:gridCol w:w="555"/>
        <w:gridCol w:w="1800"/>
        <w:gridCol w:w="637"/>
        <w:gridCol w:w="1703"/>
        <w:gridCol w:w="1445"/>
        <w:gridCol w:w="1285"/>
        <w:gridCol w:w="1223"/>
        <w:gridCol w:w="1275"/>
        <w:gridCol w:w="1134"/>
        <w:gridCol w:w="993"/>
        <w:gridCol w:w="1439"/>
        <w:gridCol w:w="850"/>
        <w:gridCol w:w="851"/>
        <w:gridCol w:w="850"/>
      </w:tblGrid>
      <w:tr w:rsidR="004461DB" w:rsidRPr="00B15C95" w:rsidTr="00C12B9E">
        <w:trPr>
          <w:trHeight w:hRule="exact" w:val="194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Идентификационный код закупки</w:t>
            </w:r>
          </w:p>
        </w:tc>
        <w:tc>
          <w:tcPr>
            <w:tcW w:w="37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Объект закупки</w:t>
            </w:r>
          </w:p>
        </w:tc>
        <w:tc>
          <w:tcPr>
            <w:tcW w:w="1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Планируемый год размещения извещения об осуществлении закупки, направления приглашения принять участие в определении поставщика (подрядчика, исполнителя), заключения контракта с единственным поставщиком (подрядчиком, исполнителем)</w:t>
            </w:r>
          </w:p>
        </w:tc>
        <w:tc>
          <w:tcPr>
            <w:tcW w:w="606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Объем финансового обеспечения, в том числе планируемые платежи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проведении обязательного общественного обсуждения закупки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уполномоченного органа (учреждения)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организатора проведения совместного конкурса или аукциона</w:t>
            </w:r>
          </w:p>
        </w:tc>
      </w:tr>
      <w:tr w:rsidR="004461DB" w:rsidRPr="00B15C95" w:rsidTr="00C12B9E">
        <w:trPr>
          <w:trHeight w:val="333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Товар, работа, услуга по Общероссийскому классификатору продукции по видам экономической деятельности ОК 034-2014 (КПЕС 2008) (ОКПД2)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объекта закупки</w:t>
            </w: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текущий финансовый год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плановый период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последующие годы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86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первый год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 второй год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1602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223525449494852540100100030006832000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многоквартирным жилым домом с.Дивеево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24682.8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223525449494852540100100040004931244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49.31.21.110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Услуги (работы) по регулярным перевозкам пассажиров автобусами в городском и пригородном сообщении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55F88">
              <w:rPr>
                <w:rFonts w:ascii="Times New Roman" w:hAnsi="Times New Roman"/>
                <w:color w:val="000000"/>
                <w:sz w:val="16"/>
                <w:szCs w:val="16"/>
              </w:rPr>
              <w:t>Выполнение работ, связанных с осуществлением регулярных перевозок пассажиров и багажа автомобильным транспортом по регулируемым тарифам по маршрутам в Дивеевском муниципальном округе.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3600000.0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92374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223525449494852540100100050006810412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5A1DCA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22352544949485254010010009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22352544949485254010010010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0006810412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55F88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Приобретение жилого помещения (квартиры) для обеспечения детей-сирот и детей, оставшихся без попечения родителей,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лиц из числа детей-сирот и детей, оставшихся без попечения родителей, лиц, которые относились к категории детей-сирот и достигли возраста 23 лет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A1DCA">
              <w:rPr>
                <w:rFonts w:ascii="Times New Roman" w:hAnsi="Times New Roman"/>
                <w:color w:val="000000"/>
                <w:sz w:val="16"/>
                <w:szCs w:val="16"/>
              </w:rPr>
              <w:t>2134740.0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30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223525449494852540100100110006832000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5A1DCA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68.32.12.000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5A1DCA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Услуги по управлению недвижимостью, находящейся в собственности на фиксированное время года, предоставляемые за вознаграждение или на договорной основе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5A1DCA" w:rsidRDefault="004461DB" w:rsidP="00CD0B13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многоквартирным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жилым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дом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ами</w:t>
            </w: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п.Сатис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5A1DCA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119434.88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5A1DCA" w:rsidRDefault="004461DB" w:rsidP="00420DC9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E30A1">
              <w:rPr>
                <w:rFonts w:ascii="Times New Roman" w:hAnsi="Times New Roman"/>
                <w:color w:val="000000"/>
                <w:sz w:val="16"/>
                <w:szCs w:val="16"/>
              </w:rPr>
              <w:t>119434.88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B13AC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91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1E30A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665000.0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1E30A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665000.0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461DB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461DB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892901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233525449494852540100100010000000244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4461DB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223525449494852540100100020000000242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2B9E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243525449494852540100100010000000242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876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892901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35254494948525401001000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892901">
              <w:rPr>
                <w:rFonts w:ascii="Times New Roman" w:hAnsi="Times New Roman"/>
                <w:color w:val="000000"/>
                <w:sz w:val="16"/>
                <w:szCs w:val="16"/>
              </w:rPr>
              <w:t>0000000244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Закупки в соответствии с п. 4 ч. 1 ст. 93 Федерального закона № 44-ФЗ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92901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142B5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502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835B25">
            <w:pPr>
              <w:tabs>
                <w:tab w:val="left" w:pos="2967"/>
              </w:tabs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Всего для осуществления закупок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EB2AD7">
              <w:rPr>
                <w:rFonts w:ascii="Times New Roman" w:hAnsi="Times New Roman"/>
                <w:color w:val="000000"/>
                <w:sz w:val="16"/>
                <w:szCs w:val="16"/>
              </w:rPr>
              <w:t>в том числе по коду бюджетной классификации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1DB" w:rsidRPr="00FE7E1B" w:rsidRDefault="004461D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18017557.68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FE7E1B" w:rsidRDefault="004461DB" w:rsidP="00892901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17217557.68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FE7E1B" w:rsidRDefault="004461DB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400 000.0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400 000.0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461DB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48701040930200019242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15C95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4461DB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48703091420200016244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65000.0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65000.0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AB01BF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487100477703R0820412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12808440.0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12808440.0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48701047770100019244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600000.0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C12B9E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48704080320300850244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3600000.0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1E30A1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93925.79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93925.79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1E30A1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48705011010100400244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50191.89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50191.89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461DB" w:rsidRPr="00B15C95" w:rsidTr="001E30A1">
        <w:trPr>
          <w:trHeight w:val="419"/>
        </w:trPr>
        <w:tc>
          <w:tcPr>
            <w:tcW w:w="7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в том числе по коду бюджетной классификации 48704121020100100244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800000.0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400000.0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200000.0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61DB" w:rsidRPr="001E30A1" w:rsidRDefault="004461D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E30A1">
              <w:rPr>
                <w:rFonts w:ascii="Times New Roman" w:hAnsi="Times New Roman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461DB" w:rsidRPr="00B15C95" w:rsidRDefault="004461DB" w:rsidP="00C44512">
            <w:pPr>
              <w:tabs>
                <w:tab w:val="left" w:pos="2967"/>
              </w:tabs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4461DB" w:rsidRPr="00175CA7" w:rsidRDefault="004461DB" w:rsidP="0006093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</w:p>
    <w:sectPr w:rsidR="004461DB" w:rsidRPr="00175CA7" w:rsidSect="005749B1">
      <w:headerReference w:type="even" r:id="rId6"/>
      <w:headerReference w:type="default" r:id="rId7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1DB" w:rsidRDefault="004461DB">
      <w:r>
        <w:separator/>
      </w:r>
    </w:p>
  </w:endnote>
  <w:endnote w:type="continuationSeparator" w:id="0">
    <w:p w:rsidR="004461DB" w:rsidRDefault="00446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1DB" w:rsidRDefault="004461DB">
      <w:r>
        <w:separator/>
      </w:r>
    </w:p>
  </w:footnote>
  <w:footnote w:type="continuationSeparator" w:id="0">
    <w:p w:rsidR="004461DB" w:rsidRDefault="00446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1DB" w:rsidRDefault="004461DB" w:rsidP="00EF728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1DB" w:rsidRDefault="004461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1DB" w:rsidRPr="002A7C34" w:rsidRDefault="004461DB" w:rsidP="00EF7287">
    <w:pPr>
      <w:pStyle w:val="Header"/>
      <w:framePr w:wrap="around" w:vAnchor="text" w:hAnchor="margin" w:xAlign="center" w:y="1"/>
      <w:jc w:val="center"/>
      <w:rPr>
        <w:rStyle w:val="PageNumber"/>
        <w:rFonts w:ascii="Times New Roman" w:hAnsi="Times New Roman"/>
      </w:rPr>
    </w:pPr>
    <w:r w:rsidRPr="002A7C34">
      <w:rPr>
        <w:rStyle w:val="PageNumber"/>
        <w:rFonts w:ascii="Times New Roman" w:hAnsi="Times New Roman"/>
      </w:rPr>
      <w:fldChar w:fldCharType="begin"/>
    </w:r>
    <w:r w:rsidRPr="002A7C34">
      <w:rPr>
        <w:rStyle w:val="PageNumber"/>
        <w:rFonts w:ascii="Times New Roman" w:hAnsi="Times New Roman"/>
      </w:rPr>
      <w:instrText xml:space="preserve">PAGE  </w:instrText>
    </w:r>
    <w:r w:rsidRPr="002A7C34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6</w:t>
    </w:r>
    <w:r w:rsidRPr="002A7C34">
      <w:rPr>
        <w:rStyle w:val="PageNumber"/>
        <w:rFonts w:ascii="Times New Roman" w:hAnsi="Times New Roman"/>
      </w:rPr>
      <w:fldChar w:fldCharType="end"/>
    </w:r>
  </w:p>
  <w:p w:rsidR="004461DB" w:rsidRPr="002A7C34" w:rsidRDefault="004461DB" w:rsidP="002A7C34">
    <w:pPr>
      <w:pStyle w:val="Header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31B"/>
    <w:rsid w:val="000009E0"/>
    <w:rsid w:val="000011C9"/>
    <w:rsid w:val="00004467"/>
    <w:rsid w:val="00005276"/>
    <w:rsid w:val="00005CAB"/>
    <w:rsid w:val="00005F48"/>
    <w:rsid w:val="00007665"/>
    <w:rsid w:val="00010101"/>
    <w:rsid w:val="0001111C"/>
    <w:rsid w:val="00013EF3"/>
    <w:rsid w:val="00013F79"/>
    <w:rsid w:val="0001479B"/>
    <w:rsid w:val="000153FE"/>
    <w:rsid w:val="000171D9"/>
    <w:rsid w:val="000172F0"/>
    <w:rsid w:val="0002001B"/>
    <w:rsid w:val="00021977"/>
    <w:rsid w:val="00023C26"/>
    <w:rsid w:val="00025582"/>
    <w:rsid w:val="000262C4"/>
    <w:rsid w:val="00027D7C"/>
    <w:rsid w:val="0003363C"/>
    <w:rsid w:val="000340DF"/>
    <w:rsid w:val="000345CF"/>
    <w:rsid w:val="00034BA3"/>
    <w:rsid w:val="00034CA9"/>
    <w:rsid w:val="00036D51"/>
    <w:rsid w:val="00037C7C"/>
    <w:rsid w:val="00041E6B"/>
    <w:rsid w:val="00041F89"/>
    <w:rsid w:val="000437D5"/>
    <w:rsid w:val="00045440"/>
    <w:rsid w:val="000459ED"/>
    <w:rsid w:val="0004681D"/>
    <w:rsid w:val="0005059A"/>
    <w:rsid w:val="000517F8"/>
    <w:rsid w:val="0005285C"/>
    <w:rsid w:val="00052FCA"/>
    <w:rsid w:val="00056132"/>
    <w:rsid w:val="00057210"/>
    <w:rsid w:val="00060632"/>
    <w:rsid w:val="00060934"/>
    <w:rsid w:val="00063723"/>
    <w:rsid w:val="00064003"/>
    <w:rsid w:val="00064DB4"/>
    <w:rsid w:val="00065C49"/>
    <w:rsid w:val="0006656A"/>
    <w:rsid w:val="00066958"/>
    <w:rsid w:val="00067EA3"/>
    <w:rsid w:val="00072F4C"/>
    <w:rsid w:val="000735C9"/>
    <w:rsid w:val="0007593D"/>
    <w:rsid w:val="00080C62"/>
    <w:rsid w:val="00084D54"/>
    <w:rsid w:val="00084F76"/>
    <w:rsid w:val="000861F2"/>
    <w:rsid w:val="00092169"/>
    <w:rsid w:val="0009543F"/>
    <w:rsid w:val="0009622F"/>
    <w:rsid w:val="00096921"/>
    <w:rsid w:val="00096DE6"/>
    <w:rsid w:val="00097BEB"/>
    <w:rsid w:val="000A126F"/>
    <w:rsid w:val="000A246A"/>
    <w:rsid w:val="000A28A4"/>
    <w:rsid w:val="000A3DD1"/>
    <w:rsid w:val="000A40D3"/>
    <w:rsid w:val="000B45F6"/>
    <w:rsid w:val="000B524A"/>
    <w:rsid w:val="000B5726"/>
    <w:rsid w:val="000B5DE1"/>
    <w:rsid w:val="000C1D12"/>
    <w:rsid w:val="000C1DEE"/>
    <w:rsid w:val="000C23B1"/>
    <w:rsid w:val="000C2DB5"/>
    <w:rsid w:val="000C3886"/>
    <w:rsid w:val="000C6781"/>
    <w:rsid w:val="000D2F9B"/>
    <w:rsid w:val="000D510D"/>
    <w:rsid w:val="000D5584"/>
    <w:rsid w:val="000D6B1A"/>
    <w:rsid w:val="000D7AFB"/>
    <w:rsid w:val="000E5BAD"/>
    <w:rsid w:val="000E6863"/>
    <w:rsid w:val="000E6E46"/>
    <w:rsid w:val="000F0C1F"/>
    <w:rsid w:val="000F1D08"/>
    <w:rsid w:val="000F2704"/>
    <w:rsid w:val="000F3A17"/>
    <w:rsid w:val="000F412F"/>
    <w:rsid w:val="000F4167"/>
    <w:rsid w:val="000F6C19"/>
    <w:rsid w:val="00100561"/>
    <w:rsid w:val="00100922"/>
    <w:rsid w:val="00102173"/>
    <w:rsid w:val="00103A2C"/>
    <w:rsid w:val="00103F1A"/>
    <w:rsid w:val="00104443"/>
    <w:rsid w:val="0010568E"/>
    <w:rsid w:val="0010701C"/>
    <w:rsid w:val="00107361"/>
    <w:rsid w:val="00110FD4"/>
    <w:rsid w:val="0011108E"/>
    <w:rsid w:val="00114BE2"/>
    <w:rsid w:val="0011625E"/>
    <w:rsid w:val="001177F3"/>
    <w:rsid w:val="00120BEB"/>
    <w:rsid w:val="00121260"/>
    <w:rsid w:val="00121B52"/>
    <w:rsid w:val="001251A9"/>
    <w:rsid w:val="001268FC"/>
    <w:rsid w:val="00130005"/>
    <w:rsid w:val="00132BAA"/>
    <w:rsid w:val="00134BE5"/>
    <w:rsid w:val="0013548B"/>
    <w:rsid w:val="0013619C"/>
    <w:rsid w:val="001473F3"/>
    <w:rsid w:val="00151E7D"/>
    <w:rsid w:val="00153F77"/>
    <w:rsid w:val="00155F88"/>
    <w:rsid w:val="001561A3"/>
    <w:rsid w:val="00157084"/>
    <w:rsid w:val="00157602"/>
    <w:rsid w:val="00157BD6"/>
    <w:rsid w:val="00157F63"/>
    <w:rsid w:val="001626BA"/>
    <w:rsid w:val="001628C4"/>
    <w:rsid w:val="00162D96"/>
    <w:rsid w:val="0016341F"/>
    <w:rsid w:val="001641A8"/>
    <w:rsid w:val="00164FE3"/>
    <w:rsid w:val="00172C23"/>
    <w:rsid w:val="00173769"/>
    <w:rsid w:val="00175CA7"/>
    <w:rsid w:val="00176C23"/>
    <w:rsid w:val="00177138"/>
    <w:rsid w:val="00180457"/>
    <w:rsid w:val="00181C31"/>
    <w:rsid w:val="00187A11"/>
    <w:rsid w:val="0019217D"/>
    <w:rsid w:val="00193417"/>
    <w:rsid w:val="00195614"/>
    <w:rsid w:val="001A1037"/>
    <w:rsid w:val="001A18C5"/>
    <w:rsid w:val="001B1E8A"/>
    <w:rsid w:val="001B6DB2"/>
    <w:rsid w:val="001C06BB"/>
    <w:rsid w:val="001C2305"/>
    <w:rsid w:val="001C3157"/>
    <w:rsid w:val="001C4F34"/>
    <w:rsid w:val="001C7ECE"/>
    <w:rsid w:val="001D063A"/>
    <w:rsid w:val="001D13A2"/>
    <w:rsid w:val="001D39DA"/>
    <w:rsid w:val="001D4456"/>
    <w:rsid w:val="001D63B8"/>
    <w:rsid w:val="001E049B"/>
    <w:rsid w:val="001E1342"/>
    <w:rsid w:val="001E14A1"/>
    <w:rsid w:val="001E30A1"/>
    <w:rsid w:val="001E4772"/>
    <w:rsid w:val="001E6414"/>
    <w:rsid w:val="001E7915"/>
    <w:rsid w:val="001F068A"/>
    <w:rsid w:val="001F13C2"/>
    <w:rsid w:val="001F6CA7"/>
    <w:rsid w:val="001F7650"/>
    <w:rsid w:val="00200A5A"/>
    <w:rsid w:val="002032C6"/>
    <w:rsid w:val="0020387B"/>
    <w:rsid w:val="00204F83"/>
    <w:rsid w:val="00207472"/>
    <w:rsid w:val="00207995"/>
    <w:rsid w:val="00220495"/>
    <w:rsid w:val="002216FC"/>
    <w:rsid w:val="00223EC2"/>
    <w:rsid w:val="00225BC5"/>
    <w:rsid w:val="00225E06"/>
    <w:rsid w:val="002268C0"/>
    <w:rsid w:val="0023043A"/>
    <w:rsid w:val="00231288"/>
    <w:rsid w:val="00231A21"/>
    <w:rsid w:val="00232176"/>
    <w:rsid w:val="00232ADF"/>
    <w:rsid w:val="00233988"/>
    <w:rsid w:val="00233E8C"/>
    <w:rsid w:val="0023554A"/>
    <w:rsid w:val="00242202"/>
    <w:rsid w:val="00244019"/>
    <w:rsid w:val="002446CB"/>
    <w:rsid w:val="00244795"/>
    <w:rsid w:val="00253E1A"/>
    <w:rsid w:val="00254E6E"/>
    <w:rsid w:val="00255DAF"/>
    <w:rsid w:val="00256908"/>
    <w:rsid w:val="002656D8"/>
    <w:rsid w:val="002665B3"/>
    <w:rsid w:val="002671E5"/>
    <w:rsid w:val="0026768B"/>
    <w:rsid w:val="0027031A"/>
    <w:rsid w:val="002709F1"/>
    <w:rsid w:val="0027114F"/>
    <w:rsid w:val="00271190"/>
    <w:rsid w:val="00271FDF"/>
    <w:rsid w:val="002722E2"/>
    <w:rsid w:val="00272B1B"/>
    <w:rsid w:val="00273857"/>
    <w:rsid w:val="0028055C"/>
    <w:rsid w:val="002815B8"/>
    <w:rsid w:val="00287E57"/>
    <w:rsid w:val="0029387C"/>
    <w:rsid w:val="002946DC"/>
    <w:rsid w:val="002952E4"/>
    <w:rsid w:val="002965F8"/>
    <w:rsid w:val="002A1D86"/>
    <w:rsid w:val="002A3E0F"/>
    <w:rsid w:val="002A460A"/>
    <w:rsid w:val="002A565E"/>
    <w:rsid w:val="002A7C34"/>
    <w:rsid w:val="002A7E29"/>
    <w:rsid w:val="002A7EB0"/>
    <w:rsid w:val="002B10C7"/>
    <w:rsid w:val="002B136A"/>
    <w:rsid w:val="002B1578"/>
    <w:rsid w:val="002B26A4"/>
    <w:rsid w:val="002B528E"/>
    <w:rsid w:val="002B59B3"/>
    <w:rsid w:val="002C3B4D"/>
    <w:rsid w:val="002C3CA9"/>
    <w:rsid w:val="002C3D3E"/>
    <w:rsid w:val="002D12E6"/>
    <w:rsid w:val="002D3D2E"/>
    <w:rsid w:val="002D3DDA"/>
    <w:rsid w:val="002D55AB"/>
    <w:rsid w:val="002E009D"/>
    <w:rsid w:val="002E0C9C"/>
    <w:rsid w:val="002E1B8D"/>
    <w:rsid w:val="002E3F47"/>
    <w:rsid w:val="002E6C80"/>
    <w:rsid w:val="002E6F99"/>
    <w:rsid w:val="002E6FA9"/>
    <w:rsid w:val="002E7BC8"/>
    <w:rsid w:val="002E7E70"/>
    <w:rsid w:val="002F00EE"/>
    <w:rsid w:val="002F6CAB"/>
    <w:rsid w:val="00303001"/>
    <w:rsid w:val="0030667E"/>
    <w:rsid w:val="003157F0"/>
    <w:rsid w:val="0031633B"/>
    <w:rsid w:val="00321B97"/>
    <w:rsid w:val="003257FE"/>
    <w:rsid w:val="003273D4"/>
    <w:rsid w:val="003275E2"/>
    <w:rsid w:val="00327669"/>
    <w:rsid w:val="0033052B"/>
    <w:rsid w:val="00332808"/>
    <w:rsid w:val="0033536C"/>
    <w:rsid w:val="00337CB1"/>
    <w:rsid w:val="003404E2"/>
    <w:rsid w:val="00343F5D"/>
    <w:rsid w:val="003440AF"/>
    <w:rsid w:val="00345E14"/>
    <w:rsid w:val="003461FF"/>
    <w:rsid w:val="00352052"/>
    <w:rsid w:val="00360352"/>
    <w:rsid w:val="003708E1"/>
    <w:rsid w:val="00372A81"/>
    <w:rsid w:val="00373BE6"/>
    <w:rsid w:val="00375AC8"/>
    <w:rsid w:val="003808B5"/>
    <w:rsid w:val="003841BD"/>
    <w:rsid w:val="00385861"/>
    <w:rsid w:val="00390379"/>
    <w:rsid w:val="00394EF1"/>
    <w:rsid w:val="00395168"/>
    <w:rsid w:val="00395A1A"/>
    <w:rsid w:val="00396B54"/>
    <w:rsid w:val="003A0F54"/>
    <w:rsid w:val="003A21CF"/>
    <w:rsid w:val="003A24F2"/>
    <w:rsid w:val="003A4B00"/>
    <w:rsid w:val="003A5391"/>
    <w:rsid w:val="003A593A"/>
    <w:rsid w:val="003A5C4F"/>
    <w:rsid w:val="003A6267"/>
    <w:rsid w:val="003B20D3"/>
    <w:rsid w:val="003B2477"/>
    <w:rsid w:val="003B420A"/>
    <w:rsid w:val="003B4788"/>
    <w:rsid w:val="003B61CC"/>
    <w:rsid w:val="003C08D7"/>
    <w:rsid w:val="003C3BA3"/>
    <w:rsid w:val="003C44AC"/>
    <w:rsid w:val="003C784D"/>
    <w:rsid w:val="003D1174"/>
    <w:rsid w:val="003D3D24"/>
    <w:rsid w:val="003D3E3B"/>
    <w:rsid w:val="003D510E"/>
    <w:rsid w:val="003D76FC"/>
    <w:rsid w:val="003E1A90"/>
    <w:rsid w:val="003E516A"/>
    <w:rsid w:val="003E5665"/>
    <w:rsid w:val="003E59FC"/>
    <w:rsid w:val="003E7EFF"/>
    <w:rsid w:val="003F2F83"/>
    <w:rsid w:val="003F3117"/>
    <w:rsid w:val="003F34C0"/>
    <w:rsid w:val="003F4382"/>
    <w:rsid w:val="003F4DED"/>
    <w:rsid w:val="003F525F"/>
    <w:rsid w:val="003F603E"/>
    <w:rsid w:val="003F66D4"/>
    <w:rsid w:val="003F6CCA"/>
    <w:rsid w:val="004017FD"/>
    <w:rsid w:val="00401AAC"/>
    <w:rsid w:val="0040416B"/>
    <w:rsid w:val="00404624"/>
    <w:rsid w:val="0040590C"/>
    <w:rsid w:val="00406336"/>
    <w:rsid w:val="00407452"/>
    <w:rsid w:val="00407938"/>
    <w:rsid w:val="00412937"/>
    <w:rsid w:val="00412B08"/>
    <w:rsid w:val="00412CC0"/>
    <w:rsid w:val="004133CD"/>
    <w:rsid w:val="0041392E"/>
    <w:rsid w:val="00420DC9"/>
    <w:rsid w:val="004236B1"/>
    <w:rsid w:val="004238B2"/>
    <w:rsid w:val="004263E6"/>
    <w:rsid w:val="00432B2B"/>
    <w:rsid w:val="004360C6"/>
    <w:rsid w:val="0043677D"/>
    <w:rsid w:val="00436842"/>
    <w:rsid w:val="00440ADC"/>
    <w:rsid w:val="00444799"/>
    <w:rsid w:val="004450B3"/>
    <w:rsid w:val="004455AA"/>
    <w:rsid w:val="004461DB"/>
    <w:rsid w:val="004476F2"/>
    <w:rsid w:val="00447A58"/>
    <w:rsid w:val="004529A8"/>
    <w:rsid w:val="00453869"/>
    <w:rsid w:val="00454867"/>
    <w:rsid w:val="004553B7"/>
    <w:rsid w:val="00456F83"/>
    <w:rsid w:val="004578A8"/>
    <w:rsid w:val="0046252E"/>
    <w:rsid w:val="004628B0"/>
    <w:rsid w:val="00473B1A"/>
    <w:rsid w:val="00473E56"/>
    <w:rsid w:val="00474032"/>
    <w:rsid w:val="00476D74"/>
    <w:rsid w:val="0048238D"/>
    <w:rsid w:val="00482497"/>
    <w:rsid w:val="00483319"/>
    <w:rsid w:val="00484C18"/>
    <w:rsid w:val="00484E30"/>
    <w:rsid w:val="00485EF6"/>
    <w:rsid w:val="0049036C"/>
    <w:rsid w:val="00490603"/>
    <w:rsid w:val="004908D2"/>
    <w:rsid w:val="0049299F"/>
    <w:rsid w:val="004929BC"/>
    <w:rsid w:val="004930A0"/>
    <w:rsid w:val="00493868"/>
    <w:rsid w:val="0049394C"/>
    <w:rsid w:val="00494EC6"/>
    <w:rsid w:val="004953E5"/>
    <w:rsid w:val="004A01DE"/>
    <w:rsid w:val="004A15F9"/>
    <w:rsid w:val="004A30D5"/>
    <w:rsid w:val="004A5A25"/>
    <w:rsid w:val="004A7C1B"/>
    <w:rsid w:val="004A7C56"/>
    <w:rsid w:val="004B01DB"/>
    <w:rsid w:val="004B0BBB"/>
    <w:rsid w:val="004B1D78"/>
    <w:rsid w:val="004B2105"/>
    <w:rsid w:val="004B61D7"/>
    <w:rsid w:val="004C0F0B"/>
    <w:rsid w:val="004C31DF"/>
    <w:rsid w:val="004D0705"/>
    <w:rsid w:val="004D27D3"/>
    <w:rsid w:val="004E136E"/>
    <w:rsid w:val="004E19D5"/>
    <w:rsid w:val="004E4F95"/>
    <w:rsid w:val="004E608F"/>
    <w:rsid w:val="004F1353"/>
    <w:rsid w:val="004F1CE6"/>
    <w:rsid w:val="004F3F29"/>
    <w:rsid w:val="004F66D2"/>
    <w:rsid w:val="004F730A"/>
    <w:rsid w:val="004F7498"/>
    <w:rsid w:val="004F7D56"/>
    <w:rsid w:val="005007D5"/>
    <w:rsid w:val="005017E6"/>
    <w:rsid w:val="005022A2"/>
    <w:rsid w:val="0050566E"/>
    <w:rsid w:val="0050704F"/>
    <w:rsid w:val="0051245D"/>
    <w:rsid w:val="005138A3"/>
    <w:rsid w:val="005142C0"/>
    <w:rsid w:val="00521BD4"/>
    <w:rsid w:val="00521F63"/>
    <w:rsid w:val="0052237E"/>
    <w:rsid w:val="005236E1"/>
    <w:rsid w:val="00525C92"/>
    <w:rsid w:val="00525E68"/>
    <w:rsid w:val="005261A9"/>
    <w:rsid w:val="00527812"/>
    <w:rsid w:val="00527AC5"/>
    <w:rsid w:val="00530B4D"/>
    <w:rsid w:val="00531123"/>
    <w:rsid w:val="005317CD"/>
    <w:rsid w:val="005318E9"/>
    <w:rsid w:val="0053396C"/>
    <w:rsid w:val="005342C8"/>
    <w:rsid w:val="0053485E"/>
    <w:rsid w:val="00535CD7"/>
    <w:rsid w:val="0053767A"/>
    <w:rsid w:val="00542633"/>
    <w:rsid w:val="00544B49"/>
    <w:rsid w:val="00546877"/>
    <w:rsid w:val="00557EE1"/>
    <w:rsid w:val="005609C1"/>
    <w:rsid w:val="0056390D"/>
    <w:rsid w:val="005640C0"/>
    <w:rsid w:val="005647C9"/>
    <w:rsid w:val="005655E9"/>
    <w:rsid w:val="00570A65"/>
    <w:rsid w:val="005749B1"/>
    <w:rsid w:val="0057514F"/>
    <w:rsid w:val="00576E79"/>
    <w:rsid w:val="00580403"/>
    <w:rsid w:val="0058205B"/>
    <w:rsid w:val="00583E36"/>
    <w:rsid w:val="005856E4"/>
    <w:rsid w:val="0058582B"/>
    <w:rsid w:val="00590390"/>
    <w:rsid w:val="00590812"/>
    <w:rsid w:val="005923AD"/>
    <w:rsid w:val="005A1DCA"/>
    <w:rsid w:val="005A1EDD"/>
    <w:rsid w:val="005A2040"/>
    <w:rsid w:val="005B1723"/>
    <w:rsid w:val="005B19ED"/>
    <w:rsid w:val="005B5E17"/>
    <w:rsid w:val="005B656F"/>
    <w:rsid w:val="005B67EE"/>
    <w:rsid w:val="005C1A5C"/>
    <w:rsid w:val="005C330D"/>
    <w:rsid w:val="005C3C11"/>
    <w:rsid w:val="005C6613"/>
    <w:rsid w:val="005D35F5"/>
    <w:rsid w:val="005D4734"/>
    <w:rsid w:val="005D784D"/>
    <w:rsid w:val="005E02EF"/>
    <w:rsid w:val="005E15AE"/>
    <w:rsid w:val="005E1785"/>
    <w:rsid w:val="005E1E37"/>
    <w:rsid w:val="005E3ABB"/>
    <w:rsid w:val="005E3CE9"/>
    <w:rsid w:val="005E443C"/>
    <w:rsid w:val="005E44B1"/>
    <w:rsid w:val="005E6384"/>
    <w:rsid w:val="005E6481"/>
    <w:rsid w:val="005F3598"/>
    <w:rsid w:val="005F4D47"/>
    <w:rsid w:val="005F5899"/>
    <w:rsid w:val="00602D62"/>
    <w:rsid w:val="00603F72"/>
    <w:rsid w:val="00604672"/>
    <w:rsid w:val="006047F6"/>
    <w:rsid w:val="00605CA7"/>
    <w:rsid w:val="0060795D"/>
    <w:rsid w:val="00607CBC"/>
    <w:rsid w:val="006110B3"/>
    <w:rsid w:val="006151B6"/>
    <w:rsid w:val="00615DEE"/>
    <w:rsid w:val="006172B7"/>
    <w:rsid w:val="00621C52"/>
    <w:rsid w:val="006235A9"/>
    <w:rsid w:val="00626F27"/>
    <w:rsid w:val="00627EB8"/>
    <w:rsid w:val="006332A2"/>
    <w:rsid w:val="00634355"/>
    <w:rsid w:val="00635926"/>
    <w:rsid w:val="00641FEE"/>
    <w:rsid w:val="00644AD3"/>
    <w:rsid w:val="00644D36"/>
    <w:rsid w:val="006461C9"/>
    <w:rsid w:val="00646587"/>
    <w:rsid w:val="00654FBA"/>
    <w:rsid w:val="00655526"/>
    <w:rsid w:val="00657F3E"/>
    <w:rsid w:val="006615F4"/>
    <w:rsid w:val="00666EC2"/>
    <w:rsid w:val="006746B2"/>
    <w:rsid w:val="00674E7A"/>
    <w:rsid w:val="00675703"/>
    <w:rsid w:val="00682415"/>
    <w:rsid w:val="00683FAD"/>
    <w:rsid w:val="00685BB7"/>
    <w:rsid w:val="0068638D"/>
    <w:rsid w:val="006877AB"/>
    <w:rsid w:val="00691A0B"/>
    <w:rsid w:val="00691FCE"/>
    <w:rsid w:val="006925A8"/>
    <w:rsid w:val="006930BE"/>
    <w:rsid w:val="00697F6F"/>
    <w:rsid w:val="006A053A"/>
    <w:rsid w:val="006A24BE"/>
    <w:rsid w:val="006A38D3"/>
    <w:rsid w:val="006A5B87"/>
    <w:rsid w:val="006A5CE3"/>
    <w:rsid w:val="006A7CC2"/>
    <w:rsid w:val="006B033F"/>
    <w:rsid w:val="006B0656"/>
    <w:rsid w:val="006B0872"/>
    <w:rsid w:val="006B1D2D"/>
    <w:rsid w:val="006B2A39"/>
    <w:rsid w:val="006B37D5"/>
    <w:rsid w:val="006B784E"/>
    <w:rsid w:val="006C0101"/>
    <w:rsid w:val="006C14C8"/>
    <w:rsid w:val="006C6A71"/>
    <w:rsid w:val="006D0561"/>
    <w:rsid w:val="006D1D76"/>
    <w:rsid w:val="006E05A6"/>
    <w:rsid w:val="006E2E7F"/>
    <w:rsid w:val="006E481A"/>
    <w:rsid w:val="006E4E46"/>
    <w:rsid w:val="006E707C"/>
    <w:rsid w:val="006F090F"/>
    <w:rsid w:val="006F0FD1"/>
    <w:rsid w:val="006F325B"/>
    <w:rsid w:val="007022B3"/>
    <w:rsid w:val="007030D9"/>
    <w:rsid w:val="00704036"/>
    <w:rsid w:val="00705879"/>
    <w:rsid w:val="00707FFC"/>
    <w:rsid w:val="00711C70"/>
    <w:rsid w:val="00711D3E"/>
    <w:rsid w:val="0071239F"/>
    <w:rsid w:val="00714785"/>
    <w:rsid w:val="0071579C"/>
    <w:rsid w:val="00717915"/>
    <w:rsid w:val="0072029F"/>
    <w:rsid w:val="0072217E"/>
    <w:rsid w:val="007222F7"/>
    <w:rsid w:val="00723968"/>
    <w:rsid w:val="00723FA7"/>
    <w:rsid w:val="00724F18"/>
    <w:rsid w:val="007255BD"/>
    <w:rsid w:val="007259B2"/>
    <w:rsid w:val="00725F09"/>
    <w:rsid w:val="00726F29"/>
    <w:rsid w:val="00726F7F"/>
    <w:rsid w:val="00727A4E"/>
    <w:rsid w:val="007349CF"/>
    <w:rsid w:val="007349D2"/>
    <w:rsid w:val="007350E6"/>
    <w:rsid w:val="00740090"/>
    <w:rsid w:val="00741C4D"/>
    <w:rsid w:val="00743439"/>
    <w:rsid w:val="0074402C"/>
    <w:rsid w:val="00744CE0"/>
    <w:rsid w:val="00745CF0"/>
    <w:rsid w:val="0075060E"/>
    <w:rsid w:val="00751AB0"/>
    <w:rsid w:val="00756430"/>
    <w:rsid w:val="007619DD"/>
    <w:rsid w:val="007645AA"/>
    <w:rsid w:val="00765A29"/>
    <w:rsid w:val="00766644"/>
    <w:rsid w:val="00766DDE"/>
    <w:rsid w:val="00767428"/>
    <w:rsid w:val="00767791"/>
    <w:rsid w:val="007760F6"/>
    <w:rsid w:val="00784128"/>
    <w:rsid w:val="00784FFA"/>
    <w:rsid w:val="007858EB"/>
    <w:rsid w:val="0079313D"/>
    <w:rsid w:val="00795885"/>
    <w:rsid w:val="007A0FB8"/>
    <w:rsid w:val="007A2E3E"/>
    <w:rsid w:val="007A3572"/>
    <w:rsid w:val="007A6D59"/>
    <w:rsid w:val="007B3710"/>
    <w:rsid w:val="007B43B3"/>
    <w:rsid w:val="007B5645"/>
    <w:rsid w:val="007B5F9B"/>
    <w:rsid w:val="007B7918"/>
    <w:rsid w:val="007C08BE"/>
    <w:rsid w:val="007C5B55"/>
    <w:rsid w:val="007C6AF2"/>
    <w:rsid w:val="007C72E9"/>
    <w:rsid w:val="007D1F2D"/>
    <w:rsid w:val="007D4E88"/>
    <w:rsid w:val="007E116A"/>
    <w:rsid w:val="007E18E6"/>
    <w:rsid w:val="007E1A6F"/>
    <w:rsid w:val="007E2D4B"/>
    <w:rsid w:val="007E33F0"/>
    <w:rsid w:val="007E6A55"/>
    <w:rsid w:val="007E764B"/>
    <w:rsid w:val="007E768F"/>
    <w:rsid w:val="007E7DF5"/>
    <w:rsid w:val="007F1B20"/>
    <w:rsid w:val="007F26BB"/>
    <w:rsid w:val="008021E4"/>
    <w:rsid w:val="00805C6E"/>
    <w:rsid w:val="00810901"/>
    <w:rsid w:val="0081270F"/>
    <w:rsid w:val="00815409"/>
    <w:rsid w:val="00820CCF"/>
    <w:rsid w:val="00822509"/>
    <w:rsid w:val="00822F1F"/>
    <w:rsid w:val="008234C4"/>
    <w:rsid w:val="0082402E"/>
    <w:rsid w:val="008306CA"/>
    <w:rsid w:val="00831630"/>
    <w:rsid w:val="00833460"/>
    <w:rsid w:val="008334DA"/>
    <w:rsid w:val="00834827"/>
    <w:rsid w:val="00834BC4"/>
    <w:rsid w:val="00835B25"/>
    <w:rsid w:val="00850BBB"/>
    <w:rsid w:val="008519B9"/>
    <w:rsid w:val="00852A63"/>
    <w:rsid w:val="008532D2"/>
    <w:rsid w:val="00853E1B"/>
    <w:rsid w:val="00861A24"/>
    <w:rsid w:val="008631B7"/>
    <w:rsid w:val="00863B45"/>
    <w:rsid w:val="00865DF6"/>
    <w:rsid w:val="0086606B"/>
    <w:rsid w:val="0087361B"/>
    <w:rsid w:val="00874206"/>
    <w:rsid w:val="008747A9"/>
    <w:rsid w:val="00875816"/>
    <w:rsid w:val="008765D9"/>
    <w:rsid w:val="0087725C"/>
    <w:rsid w:val="00881102"/>
    <w:rsid w:val="00885F5B"/>
    <w:rsid w:val="00886014"/>
    <w:rsid w:val="008922DF"/>
    <w:rsid w:val="00892901"/>
    <w:rsid w:val="00892D67"/>
    <w:rsid w:val="00893F95"/>
    <w:rsid w:val="008952A1"/>
    <w:rsid w:val="00897218"/>
    <w:rsid w:val="008A2055"/>
    <w:rsid w:val="008A76CC"/>
    <w:rsid w:val="008B1296"/>
    <w:rsid w:val="008B3586"/>
    <w:rsid w:val="008B3DF6"/>
    <w:rsid w:val="008B5AC3"/>
    <w:rsid w:val="008B6AC4"/>
    <w:rsid w:val="008C00FB"/>
    <w:rsid w:val="008C05CD"/>
    <w:rsid w:val="008C5CDA"/>
    <w:rsid w:val="008C6046"/>
    <w:rsid w:val="008D02EF"/>
    <w:rsid w:val="008D1024"/>
    <w:rsid w:val="008D1A81"/>
    <w:rsid w:val="008D1B6C"/>
    <w:rsid w:val="008D1FE4"/>
    <w:rsid w:val="008D27C5"/>
    <w:rsid w:val="008D2902"/>
    <w:rsid w:val="008D3C5D"/>
    <w:rsid w:val="008D4C81"/>
    <w:rsid w:val="008D56D1"/>
    <w:rsid w:val="008D69F5"/>
    <w:rsid w:val="008D6DC8"/>
    <w:rsid w:val="008D6DF9"/>
    <w:rsid w:val="008E0A37"/>
    <w:rsid w:val="008E3059"/>
    <w:rsid w:val="008E4D7C"/>
    <w:rsid w:val="008E7D6C"/>
    <w:rsid w:val="008F12CC"/>
    <w:rsid w:val="008F4D0B"/>
    <w:rsid w:val="008F529A"/>
    <w:rsid w:val="008F5767"/>
    <w:rsid w:val="008F7116"/>
    <w:rsid w:val="00901CE3"/>
    <w:rsid w:val="00910ABF"/>
    <w:rsid w:val="0091371D"/>
    <w:rsid w:val="0091431B"/>
    <w:rsid w:val="00914F1E"/>
    <w:rsid w:val="009154B6"/>
    <w:rsid w:val="00915DBA"/>
    <w:rsid w:val="00916E35"/>
    <w:rsid w:val="00916E9A"/>
    <w:rsid w:val="00917565"/>
    <w:rsid w:val="009178F7"/>
    <w:rsid w:val="00920AB8"/>
    <w:rsid w:val="0092300F"/>
    <w:rsid w:val="00923743"/>
    <w:rsid w:val="00927ADB"/>
    <w:rsid w:val="0093065A"/>
    <w:rsid w:val="0093075F"/>
    <w:rsid w:val="00931F93"/>
    <w:rsid w:val="00932463"/>
    <w:rsid w:val="009337B7"/>
    <w:rsid w:val="00933C96"/>
    <w:rsid w:val="00933FF2"/>
    <w:rsid w:val="0093498B"/>
    <w:rsid w:val="0093507F"/>
    <w:rsid w:val="009368C8"/>
    <w:rsid w:val="00937220"/>
    <w:rsid w:val="00941B5C"/>
    <w:rsid w:val="00942EDB"/>
    <w:rsid w:val="00943427"/>
    <w:rsid w:val="009464BD"/>
    <w:rsid w:val="009505A0"/>
    <w:rsid w:val="009528A0"/>
    <w:rsid w:val="00954049"/>
    <w:rsid w:val="00960E1F"/>
    <w:rsid w:val="00962371"/>
    <w:rsid w:val="00964263"/>
    <w:rsid w:val="0096557F"/>
    <w:rsid w:val="00970B2D"/>
    <w:rsid w:val="00970B51"/>
    <w:rsid w:val="00973281"/>
    <w:rsid w:val="00975459"/>
    <w:rsid w:val="00975FF9"/>
    <w:rsid w:val="00977DF8"/>
    <w:rsid w:val="00980009"/>
    <w:rsid w:val="009808FB"/>
    <w:rsid w:val="0098189F"/>
    <w:rsid w:val="00981915"/>
    <w:rsid w:val="00983013"/>
    <w:rsid w:val="00983B3D"/>
    <w:rsid w:val="0098672B"/>
    <w:rsid w:val="00987EDA"/>
    <w:rsid w:val="00991BD5"/>
    <w:rsid w:val="00992EF7"/>
    <w:rsid w:val="00993D21"/>
    <w:rsid w:val="009A02C0"/>
    <w:rsid w:val="009A07BE"/>
    <w:rsid w:val="009A27A9"/>
    <w:rsid w:val="009A5C42"/>
    <w:rsid w:val="009A6584"/>
    <w:rsid w:val="009B0DB7"/>
    <w:rsid w:val="009B137C"/>
    <w:rsid w:val="009B2DD5"/>
    <w:rsid w:val="009B40D0"/>
    <w:rsid w:val="009B64AC"/>
    <w:rsid w:val="009B6E1C"/>
    <w:rsid w:val="009C0CCF"/>
    <w:rsid w:val="009C6DBA"/>
    <w:rsid w:val="009D1433"/>
    <w:rsid w:val="009D2504"/>
    <w:rsid w:val="009D30F3"/>
    <w:rsid w:val="009D4D25"/>
    <w:rsid w:val="009D5249"/>
    <w:rsid w:val="009D7E84"/>
    <w:rsid w:val="009E119A"/>
    <w:rsid w:val="009E2507"/>
    <w:rsid w:val="009E28CD"/>
    <w:rsid w:val="009E39F9"/>
    <w:rsid w:val="009E3D46"/>
    <w:rsid w:val="009F325F"/>
    <w:rsid w:val="009F4E76"/>
    <w:rsid w:val="009F51E2"/>
    <w:rsid w:val="00A031E7"/>
    <w:rsid w:val="00A035FC"/>
    <w:rsid w:val="00A116F1"/>
    <w:rsid w:val="00A119C6"/>
    <w:rsid w:val="00A11B81"/>
    <w:rsid w:val="00A13555"/>
    <w:rsid w:val="00A14B0D"/>
    <w:rsid w:val="00A14F2B"/>
    <w:rsid w:val="00A15A7D"/>
    <w:rsid w:val="00A17369"/>
    <w:rsid w:val="00A17AE0"/>
    <w:rsid w:val="00A2737B"/>
    <w:rsid w:val="00A31825"/>
    <w:rsid w:val="00A32D65"/>
    <w:rsid w:val="00A34ED9"/>
    <w:rsid w:val="00A369EF"/>
    <w:rsid w:val="00A426E6"/>
    <w:rsid w:val="00A42C0F"/>
    <w:rsid w:val="00A42FBE"/>
    <w:rsid w:val="00A46F53"/>
    <w:rsid w:val="00A478F4"/>
    <w:rsid w:val="00A51F94"/>
    <w:rsid w:val="00A5273C"/>
    <w:rsid w:val="00A54360"/>
    <w:rsid w:val="00A55794"/>
    <w:rsid w:val="00A56815"/>
    <w:rsid w:val="00A57314"/>
    <w:rsid w:val="00A57EBC"/>
    <w:rsid w:val="00A61C94"/>
    <w:rsid w:val="00A62BAF"/>
    <w:rsid w:val="00A62CA8"/>
    <w:rsid w:val="00A64940"/>
    <w:rsid w:val="00A65774"/>
    <w:rsid w:val="00A66635"/>
    <w:rsid w:val="00A67437"/>
    <w:rsid w:val="00A70A74"/>
    <w:rsid w:val="00A75E69"/>
    <w:rsid w:val="00A77189"/>
    <w:rsid w:val="00A771FB"/>
    <w:rsid w:val="00A822C7"/>
    <w:rsid w:val="00A82D81"/>
    <w:rsid w:val="00A83FC8"/>
    <w:rsid w:val="00A8409E"/>
    <w:rsid w:val="00A84694"/>
    <w:rsid w:val="00A8624A"/>
    <w:rsid w:val="00A87E91"/>
    <w:rsid w:val="00A90000"/>
    <w:rsid w:val="00A908B9"/>
    <w:rsid w:val="00A918ED"/>
    <w:rsid w:val="00A9736C"/>
    <w:rsid w:val="00AA0E52"/>
    <w:rsid w:val="00AA2604"/>
    <w:rsid w:val="00AA34AE"/>
    <w:rsid w:val="00AA6CD3"/>
    <w:rsid w:val="00AA715F"/>
    <w:rsid w:val="00AB01BF"/>
    <w:rsid w:val="00AB3AC1"/>
    <w:rsid w:val="00AB55C8"/>
    <w:rsid w:val="00AB616B"/>
    <w:rsid w:val="00AB670A"/>
    <w:rsid w:val="00AB6FEB"/>
    <w:rsid w:val="00AB7BE9"/>
    <w:rsid w:val="00AC0F3A"/>
    <w:rsid w:val="00AD15BB"/>
    <w:rsid w:val="00AD1DD2"/>
    <w:rsid w:val="00AD570B"/>
    <w:rsid w:val="00AD617B"/>
    <w:rsid w:val="00AD7692"/>
    <w:rsid w:val="00AD7BFA"/>
    <w:rsid w:val="00AE0197"/>
    <w:rsid w:val="00AE2F0A"/>
    <w:rsid w:val="00AE469D"/>
    <w:rsid w:val="00AE4B8C"/>
    <w:rsid w:val="00AE5368"/>
    <w:rsid w:val="00AE5D97"/>
    <w:rsid w:val="00AE6CEC"/>
    <w:rsid w:val="00AE7BD6"/>
    <w:rsid w:val="00AF0CCA"/>
    <w:rsid w:val="00AF33FA"/>
    <w:rsid w:val="00AF3D6F"/>
    <w:rsid w:val="00AF3E58"/>
    <w:rsid w:val="00AF48D0"/>
    <w:rsid w:val="00AF514A"/>
    <w:rsid w:val="00AF5689"/>
    <w:rsid w:val="00AF5854"/>
    <w:rsid w:val="00AF7918"/>
    <w:rsid w:val="00B00A32"/>
    <w:rsid w:val="00B00B3C"/>
    <w:rsid w:val="00B018E1"/>
    <w:rsid w:val="00B02C4E"/>
    <w:rsid w:val="00B06649"/>
    <w:rsid w:val="00B07AC7"/>
    <w:rsid w:val="00B10223"/>
    <w:rsid w:val="00B1040D"/>
    <w:rsid w:val="00B12504"/>
    <w:rsid w:val="00B13AC5"/>
    <w:rsid w:val="00B14362"/>
    <w:rsid w:val="00B15C95"/>
    <w:rsid w:val="00B21556"/>
    <w:rsid w:val="00B22639"/>
    <w:rsid w:val="00B23392"/>
    <w:rsid w:val="00B31AB9"/>
    <w:rsid w:val="00B31AFD"/>
    <w:rsid w:val="00B335E0"/>
    <w:rsid w:val="00B3400D"/>
    <w:rsid w:val="00B359E0"/>
    <w:rsid w:val="00B423BA"/>
    <w:rsid w:val="00B431BB"/>
    <w:rsid w:val="00B442C1"/>
    <w:rsid w:val="00B444B8"/>
    <w:rsid w:val="00B44664"/>
    <w:rsid w:val="00B4657A"/>
    <w:rsid w:val="00B51AF6"/>
    <w:rsid w:val="00B53606"/>
    <w:rsid w:val="00B5396E"/>
    <w:rsid w:val="00B55C26"/>
    <w:rsid w:val="00B62B6A"/>
    <w:rsid w:val="00B635F2"/>
    <w:rsid w:val="00B638D3"/>
    <w:rsid w:val="00B64E47"/>
    <w:rsid w:val="00B66622"/>
    <w:rsid w:val="00B74B1C"/>
    <w:rsid w:val="00B766F6"/>
    <w:rsid w:val="00B772F7"/>
    <w:rsid w:val="00B81A31"/>
    <w:rsid w:val="00B857B3"/>
    <w:rsid w:val="00B86685"/>
    <w:rsid w:val="00B90446"/>
    <w:rsid w:val="00B90D65"/>
    <w:rsid w:val="00B913E0"/>
    <w:rsid w:val="00B9171A"/>
    <w:rsid w:val="00B922B0"/>
    <w:rsid w:val="00B94497"/>
    <w:rsid w:val="00B9512F"/>
    <w:rsid w:val="00B9622E"/>
    <w:rsid w:val="00BA1B06"/>
    <w:rsid w:val="00BA4607"/>
    <w:rsid w:val="00BA66FC"/>
    <w:rsid w:val="00BA7EA2"/>
    <w:rsid w:val="00BB03E3"/>
    <w:rsid w:val="00BB1F08"/>
    <w:rsid w:val="00BB2F32"/>
    <w:rsid w:val="00BB3774"/>
    <w:rsid w:val="00BB37E2"/>
    <w:rsid w:val="00BB6CF1"/>
    <w:rsid w:val="00BB6DAF"/>
    <w:rsid w:val="00BC3320"/>
    <w:rsid w:val="00BC4BAB"/>
    <w:rsid w:val="00BC4D9C"/>
    <w:rsid w:val="00BC54D5"/>
    <w:rsid w:val="00BC5C99"/>
    <w:rsid w:val="00BC6CB1"/>
    <w:rsid w:val="00BD02F6"/>
    <w:rsid w:val="00BD1785"/>
    <w:rsid w:val="00BD281F"/>
    <w:rsid w:val="00BD68BF"/>
    <w:rsid w:val="00BE089A"/>
    <w:rsid w:val="00BE0D08"/>
    <w:rsid w:val="00BE156A"/>
    <w:rsid w:val="00BE4D8F"/>
    <w:rsid w:val="00BE681C"/>
    <w:rsid w:val="00BF200B"/>
    <w:rsid w:val="00BF3266"/>
    <w:rsid w:val="00BF7CF6"/>
    <w:rsid w:val="00C027BE"/>
    <w:rsid w:val="00C10ACC"/>
    <w:rsid w:val="00C10AE0"/>
    <w:rsid w:val="00C10F7D"/>
    <w:rsid w:val="00C11416"/>
    <w:rsid w:val="00C12A0F"/>
    <w:rsid w:val="00C12B9E"/>
    <w:rsid w:val="00C1317A"/>
    <w:rsid w:val="00C134EF"/>
    <w:rsid w:val="00C1364F"/>
    <w:rsid w:val="00C13E34"/>
    <w:rsid w:val="00C142B5"/>
    <w:rsid w:val="00C1681D"/>
    <w:rsid w:val="00C17662"/>
    <w:rsid w:val="00C21BF6"/>
    <w:rsid w:val="00C23149"/>
    <w:rsid w:val="00C250B9"/>
    <w:rsid w:val="00C279FE"/>
    <w:rsid w:val="00C27EA2"/>
    <w:rsid w:val="00C307C9"/>
    <w:rsid w:val="00C3162A"/>
    <w:rsid w:val="00C31AF3"/>
    <w:rsid w:val="00C3474C"/>
    <w:rsid w:val="00C37348"/>
    <w:rsid w:val="00C43458"/>
    <w:rsid w:val="00C43470"/>
    <w:rsid w:val="00C44512"/>
    <w:rsid w:val="00C46246"/>
    <w:rsid w:val="00C477AD"/>
    <w:rsid w:val="00C51841"/>
    <w:rsid w:val="00C546B7"/>
    <w:rsid w:val="00C55546"/>
    <w:rsid w:val="00C5574A"/>
    <w:rsid w:val="00C61A95"/>
    <w:rsid w:val="00C6322E"/>
    <w:rsid w:val="00C63583"/>
    <w:rsid w:val="00C639D5"/>
    <w:rsid w:val="00C670A7"/>
    <w:rsid w:val="00C67F24"/>
    <w:rsid w:val="00C730D2"/>
    <w:rsid w:val="00C731D8"/>
    <w:rsid w:val="00C738C3"/>
    <w:rsid w:val="00C87473"/>
    <w:rsid w:val="00C90AAC"/>
    <w:rsid w:val="00C90E44"/>
    <w:rsid w:val="00C9168F"/>
    <w:rsid w:val="00C91CFC"/>
    <w:rsid w:val="00C96D01"/>
    <w:rsid w:val="00C9782D"/>
    <w:rsid w:val="00C97A97"/>
    <w:rsid w:val="00CA2E81"/>
    <w:rsid w:val="00CA46AC"/>
    <w:rsid w:val="00CB0C7C"/>
    <w:rsid w:val="00CB1DF0"/>
    <w:rsid w:val="00CB28F9"/>
    <w:rsid w:val="00CB3241"/>
    <w:rsid w:val="00CB3723"/>
    <w:rsid w:val="00CB4B2B"/>
    <w:rsid w:val="00CB6A32"/>
    <w:rsid w:val="00CC36C3"/>
    <w:rsid w:val="00CC5651"/>
    <w:rsid w:val="00CC6E98"/>
    <w:rsid w:val="00CC7AE6"/>
    <w:rsid w:val="00CD03A7"/>
    <w:rsid w:val="00CD0B13"/>
    <w:rsid w:val="00CD178C"/>
    <w:rsid w:val="00CD25DD"/>
    <w:rsid w:val="00CD295A"/>
    <w:rsid w:val="00CD45E0"/>
    <w:rsid w:val="00CD4A06"/>
    <w:rsid w:val="00CD503A"/>
    <w:rsid w:val="00CD5A8A"/>
    <w:rsid w:val="00CD669F"/>
    <w:rsid w:val="00CE3D91"/>
    <w:rsid w:val="00CE4362"/>
    <w:rsid w:val="00CE45FF"/>
    <w:rsid w:val="00CE50C0"/>
    <w:rsid w:val="00CE5282"/>
    <w:rsid w:val="00CE5ABA"/>
    <w:rsid w:val="00CE6598"/>
    <w:rsid w:val="00CE73D8"/>
    <w:rsid w:val="00CE7653"/>
    <w:rsid w:val="00CF3FBF"/>
    <w:rsid w:val="00CF5368"/>
    <w:rsid w:val="00CF574B"/>
    <w:rsid w:val="00CF58E1"/>
    <w:rsid w:val="00CF795E"/>
    <w:rsid w:val="00CF7A9E"/>
    <w:rsid w:val="00D005A3"/>
    <w:rsid w:val="00D005F7"/>
    <w:rsid w:val="00D01039"/>
    <w:rsid w:val="00D01691"/>
    <w:rsid w:val="00D03C92"/>
    <w:rsid w:val="00D07239"/>
    <w:rsid w:val="00D07568"/>
    <w:rsid w:val="00D1259B"/>
    <w:rsid w:val="00D17059"/>
    <w:rsid w:val="00D21721"/>
    <w:rsid w:val="00D23348"/>
    <w:rsid w:val="00D259F3"/>
    <w:rsid w:val="00D26D39"/>
    <w:rsid w:val="00D27779"/>
    <w:rsid w:val="00D27F07"/>
    <w:rsid w:val="00D305B2"/>
    <w:rsid w:val="00D3188D"/>
    <w:rsid w:val="00D32FF8"/>
    <w:rsid w:val="00D3407A"/>
    <w:rsid w:val="00D34A77"/>
    <w:rsid w:val="00D354C4"/>
    <w:rsid w:val="00D364A7"/>
    <w:rsid w:val="00D36801"/>
    <w:rsid w:val="00D36975"/>
    <w:rsid w:val="00D40261"/>
    <w:rsid w:val="00D40AA4"/>
    <w:rsid w:val="00D40CD3"/>
    <w:rsid w:val="00D52D1C"/>
    <w:rsid w:val="00D545C8"/>
    <w:rsid w:val="00D560F5"/>
    <w:rsid w:val="00D6101E"/>
    <w:rsid w:val="00D62C3B"/>
    <w:rsid w:val="00D63726"/>
    <w:rsid w:val="00D64A93"/>
    <w:rsid w:val="00D65A9E"/>
    <w:rsid w:val="00D65AE4"/>
    <w:rsid w:val="00D70EED"/>
    <w:rsid w:val="00D724A8"/>
    <w:rsid w:val="00D7407D"/>
    <w:rsid w:val="00D74CD6"/>
    <w:rsid w:val="00D750FF"/>
    <w:rsid w:val="00D77819"/>
    <w:rsid w:val="00D80E58"/>
    <w:rsid w:val="00D81992"/>
    <w:rsid w:val="00D84745"/>
    <w:rsid w:val="00D866E5"/>
    <w:rsid w:val="00D906FD"/>
    <w:rsid w:val="00D91C46"/>
    <w:rsid w:val="00D922A7"/>
    <w:rsid w:val="00D92AE5"/>
    <w:rsid w:val="00D94F06"/>
    <w:rsid w:val="00D9545D"/>
    <w:rsid w:val="00D972A8"/>
    <w:rsid w:val="00D97EE9"/>
    <w:rsid w:val="00DA0D6A"/>
    <w:rsid w:val="00DA371E"/>
    <w:rsid w:val="00DA4A6E"/>
    <w:rsid w:val="00DA5C04"/>
    <w:rsid w:val="00DA696D"/>
    <w:rsid w:val="00DA7B59"/>
    <w:rsid w:val="00DA7BAA"/>
    <w:rsid w:val="00DA7DDD"/>
    <w:rsid w:val="00DB080C"/>
    <w:rsid w:val="00DB0F6B"/>
    <w:rsid w:val="00DB176B"/>
    <w:rsid w:val="00DB3C33"/>
    <w:rsid w:val="00DB3C8D"/>
    <w:rsid w:val="00DB6DA7"/>
    <w:rsid w:val="00DB7013"/>
    <w:rsid w:val="00DB78DF"/>
    <w:rsid w:val="00DB7CDA"/>
    <w:rsid w:val="00DC0D52"/>
    <w:rsid w:val="00DC2A92"/>
    <w:rsid w:val="00DC3249"/>
    <w:rsid w:val="00DC4566"/>
    <w:rsid w:val="00DC6641"/>
    <w:rsid w:val="00DC6868"/>
    <w:rsid w:val="00DD1DF9"/>
    <w:rsid w:val="00DD2A7E"/>
    <w:rsid w:val="00DD42FD"/>
    <w:rsid w:val="00DD4BB0"/>
    <w:rsid w:val="00DD5F56"/>
    <w:rsid w:val="00DE1EB0"/>
    <w:rsid w:val="00DE4749"/>
    <w:rsid w:val="00DE5AFA"/>
    <w:rsid w:val="00DE5F80"/>
    <w:rsid w:val="00DE62FF"/>
    <w:rsid w:val="00DE6F92"/>
    <w:rsid w:val="00DE733D"/>
    <w:rsid w:val="00DE7B22"/>
    <w:rsid w:val="00DF14F4"/>
    <w:rsid w:val="00DF1504"/>
    <w:rsid w:val="00DF3189"/>
    <w:rsid w:val="00DF332D"/>
    <w:rsid w:val="00E00BE2"/>
    <w:rsid w:val="00E01B96"/>
    <w:rsid w:val="00E10A71"/>
    <w:rsid w:val="00E10E06"/>
    <w:rsid w:val="00E10E77"/>
    <w:rsid w:val="00E13AC5"/>
    <w:rsid w:val="00E15276"/>
    <w:rsid w:val="00E16C92"/>
    <w:rsid w:val="00E178F0"/>
    <w:rsid w:val="00E1790B"/>
    <w:rsid w:val="00E20DE2"/>
    <w:rsid w:val="00E22C0A"/>
    <w:rsid w:val="00E230E5"/>
    <w:rsid w:val="00E250ED"/>
    <w:rsid w:val="00E251CF"/>
    <w:rsid w:val="00E2540A"/>
    <w:rsid w:val="00E3032F"/>
    <w:rsid w:val="00E31844"/>
    <w:rsid w:val="00E32A01"/>
    <w:rsid w:val="00E32A63"/>
    <w:rsid w:val="00E37FCF"/>
    <w:rsid w:val="00E422FD"/>
    <w:rsid w:val="00E45182"/>
    <w:rsid w:val="00E46C06"/>
    <w:rsid w:val="00E46C8C"/>
    <w:rsid w:val="00E470C7"/>
    <w:rsid w:val="00E47F5E"/>
    <w:rsid w:val="00E52EC7"/>
    <w:rsid w:val="00E534BB"/>
    <w:rsid w:val="00E53ECC"/>
    <w:rsid w:val="00E5505A"/>
    <w:rsid w:val="00E61891"/>
    <w:rsid w:val="00E6364F"/>
    <w:rsid w:val="00E65D87"/>
    <w:rsid w:val="00E66ED9"/>
    <w:rsid w:val="00E76881"/>
    <w:rsid w:val="00E768FA"/>
    <w:rsid w:val="00E80C7B"/>
    <w:rsid w:val="00E84B8F"/>
    <w:rsid w:val="00E8782E"/>
    <w:rsid w:val="00E879E3"/>
    <w:rsid w:val="00E87B47"/>
    <w:rsid w:val="00E92B61"/>
    <w:rsid w:val="00E9760E"/>
    <w:rsid w:val="00E97676"/>
    <w:rsid w:val="00E97B27"/>
    <w:rsid w:val="00EA142B"/>
    <w:rsid w:val="00EA15C2"/>
    <w:rsid w:val="00EA1618"/>
    <w:rsid w:val="00EA359A"/>
    <w:rsid w:val="00EA6EB2"/>
    <w:rsid w:val="00EA7A90"/>
    <w:rsid w:val="00EB2AD7"/>
    <w:rsid w:val="00EB587A"/>
    <w:rsid w:val="00EB5BAC"/>
    <w:rsid w:val="00EC1436"/>
    <w:rsid w:val="00EC3025"/>
    <w:rsid w:val="00ED3645"/>
    <w:rsid w:val="00ED4E71"/>
    <w:rsid w:val="00ED5C8A"/>
    <w:rsid w:val="00ED5FB8"/>
    <w:rsid w:val="00ED68F8"/>
    <w:rsid w:val="00ED7901"/>
    <w:rsid w:val="00EE57DF"/>
    <w:rsid w:val="00EE612D"/>
    <w:rsid w:val="00EE7346"/>
    <w:rsid w:val="00EE7E06"/>
    <w:rsid w:val="00EF06E7"/>
    <w:rsid w:val="00EF0AEA"/>
    <w:rsid w:val="00EF2EDC"/>
    <w:rsid w:val="00EF7287"/>
    <w:rsid w:val="00F02D6E"/>
    <w:rsid w:val="00F05AFA"/>
    <w:rsid w:val="00F10C44"/>
    <w:rsid w:val="00F111A4"/>
    <w:rsid w:val="00F13D18"/>
    <w:rsid w:val="00F15778"/>
    <w:rsid w:val="00F15E9B"/>
    <w:rsid w:val="00F16C33"/>
    <w:rsid w:val="00F20CA6"/>
    <w:rsid w:val="00F21867"/>
    <w:rsid w:val="00F30D92"/>
    <w:rsid w:val="00F31318"/>
    <w:rsid w:val="00F32C65"/>
    <w:rsid w:val="00F34BB2"/>
    <w:rsid w:val="00F36A97"/>
    <w:rsid w:val="00F377EB"/>
    <w:rsid w:val="00F400B0"/>
    <w:rsid w:val="00F41B86"/>
    <w:rsid w:val="00F42493"/>
    <w:rsid w:val="00F42AB7"/>
    <w:rsid w:val="00F447FA"/>
    <w:rsid w:val="00F4510E"/>
    <w:rsid w:val="00F50451"/>
    <w:rsid w:val="00F51895"/>
    <w:rsid w:val="00F52F95"/>
    <w:rsid w:val="00F55A05"/>
    <w:rsid w:val="00F569E3"/>
    <w:rsid w:val="00F56CCF"/>
    <w:rsid w:val="00F6036C"/>
    <w:rsid w:val="00F63CE7"/>
    <w:rsid w:val="00F65587"/>
    <w:rsid w:val="00F66929"/>
    <w:rsid w:val="00F67844"/>
    <w:rsid w:val="00F67C8F"/>
    <w:rsid w:val="00F72824"/>
    <w:rsid w:val="00F74290"/>
    <w:rsid w:val="00F752A4"/>
    <w:rsid w:val="00F75E6A"/>
    <w:rsid w:val="00F81405"/>
    <w:rsid w:val="00F8164E"/>
    <w:rsid w:val="00F81E79"/>
    <w:rsid w:val="00F854AF"/>
    <w:rsid w:val="00F90635"/>
    <w:rsid w:val="00F96B48"/>
    <w:rsid w:val="00FA0584"/>
    <w:rsid w:val="00FA32CF"/>
    <w:rsid w:val="00FA5480"/>
    <w:rsid w:val="00FA56C2"/>
    <w:rsid w:val="00FA5973"/>
    <w:rsid w:val="00FA59B5"/>
    <w:rsid w:val="00FA67FD"/>
    <w:rsid w:val="00FA7C4A"/>
    <w:rsid w:val="00FB0756"/>
    <w:rsid w:val="00FB34AD"/>
    <w:rsid w:val="00FB55EB"/>
    <w:rsid w:val="00FB5AE1"/>
    <w:rsid w:val="00FB7BC6"/>
    <w:rsid w:val="00FC00F4"/>
    <w:rsid w:val="00FC1CAF"/>
    <w:rsid w:val="00FC3C74"/>
    <w:rsid w:val="00FC3D9C"/>
    <w:rsid w:val="00FC47E6"/>
    <w:rsid w:val="00FC64C2"/>
    <w:rsid w:val="00FD125B"/>
    <w:rsid w:val="00FD3413"/>
    <w:rsid w:val="00FD55E4"/>
    <w:rsid w:val="00FE11B0"/>
    <w:rsid w:val="00FE3550"/>
    <w:rsid w:val="00FE3DCD"/>
    <w:rsid w:val="00FE5CBD"/>
    <w:rsid w:val="00FE7889"/>
    <w:rsid w:val="00FE7E1B"/>
    <w:rsid w:val="00FF03A4"/>
    <w:rsid w:val="00FF042D"/>
    <w:rsid w:val="00FF0C29"/>
    <w:rsid w:val="00FF1B48"/>
    <w:rsid w:val="00FF3179"/>
    <w:rsid w:val="00FF4611"/>
    <w:rsid w:val="00FF6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31B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431B"/>
    <w:pPr>
      <w:keepNext/>
      <w:jc w:val="center"/>
      <w:outlineLvl w:val="0"/>
    </w:pPr>
    <w:rPr>
      <w:rFonts w:ascii="Times New Roman" w:hAnsi="Times New Roman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1CF"/>
    <w:rPr>
      <w:rFonts w:ascii="Cambria" w:hAnsi="Cambria" w:cs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91431B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1431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le">
    <w:name w:val="title"/>
    <w:basedOn w:val="Normal"/>
    <w:uiPriority w:val="99"/>
    <w:rsid w:val="0040793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Footer">
    <w:name w:val="footer"/>
    <w:basedOn w:val="Normal"/>
    <w:link w:val="Foot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21CF"/>
    <w:rPr>
      <w:rFonts w:ascii="Arial" w:hAnsi="Arial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2A7C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A7C3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1CF"/>
    <w:rPr>
      <w:rFonts w:ascii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9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1141</Words>
  <Characters>6504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план-график закупок товаров, работ, услуг для обеспечения нужд администрации Дивеевского муниципального округа Нижегородской области на 2021 финансовый год и на плановый период 2022 и 2023 годов</dc:title>
  <dc:subject>Распоряжение</dc:subject>
  <dc:creator>Николай Владимирович Москалёв</dc:creator>
  <cp:keywords/>
  <dc:description/>
  <cp:lastModifiedBy>Николай Москалёв</cp:lastModifiedBy>
  <cp:revision>3</cp:revision>
  <cp:lastPrinted>2021-08-23T14:13:00Z</cp:lastPrinted>
  <dcterms:created xsi:type="dcterms:W3CDTF">2022-03-20T19:19:00Z</dcterms:created>
  <dcterms:modified xsi:type="dcterms:W3CDTF">2022-03-20T19:20:00Z</dcterms:modified>
</cp:coreProperties>
</file>