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267" w:rsidRPr="00A32D65" w:rsidRDefault="00740267" w:rsidP="00EF7287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A32D65">
        <w:rPr>
          <w:rFonts w:ascii="Times New Roman" w:hAnsi="Times New Roman"/>
          <w:sz w:val="28"/>
          <w:szCs w:val="28"/>
        </w:rPr>
        <w:t>ПРИЛОЖЕНИЕ 1</w:t>
      </w:r>
    </w:p>
    <w:p w:rsidR="00740267" w:rsidRPr="004263E6" w:rsidRDefault="00740267" w:rsidP="00EF7287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A32D65">
        <w:rPr>
          <w:rFonts w:ascii="Times New Roman" w:hAnsi="Times New Roman"/>
          <w:sz w:val="28"/>
          <w:szCs w:val="28"/>
        </w:rPr>
        <w:t>к распоряжению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2D65">
        <w:rPr>
          <w:rFonts w:ascii="Times New Roman" w:hAnsi="Times New Roman"/>
          <w:sz w:val="28"/>
          <w:szCs w:val="28"/>
        </w:rPr>
        <w:t>Дивеевского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2D65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 xml:space="preserve">округа </w:t>
      </w:r>
      <w:r w:rsidRPr="004263E6">
        <w:rPr>
          <w:rFonts w:ascii="Times New Roman" w:hAnsi="Times New Roman"/>
          <w:sz w:val="28"/>
          <w:szCs w:val="28"/>
        </w:rPr>
        <w:t>Нижегородской области</w:t>
      </w:r>
    </w:p>
    <w:p w:rsidR="00740267" w:rsidRDefault="00740267" w:rsidP="00EF7287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4263E6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24 декабря </w:t>
      </w:r>
      <w:smartTag w:uri="urn:schemas-microsoft-com:office:smarttags" w:element="metricconverter">
        <w:smartTagPr>
          <w:attr w:name="ProductID" w:val="2021 г"/>
        </w:smartTagPr>
        <w:r>
          <w:rPr>
            <w:rFonts w:ascii="Times New Roman" w:hAnsi="Times New Roman"/>
            <w:sz w:val="28"/>
            <w:szCs w:val="28"/>
          </w:rPr>
          <w:t>2021 г</w:t>
        </w:r>
      </w:smartTag>
      <w:r>
        <w:rPr>
          <w:rFonts w:ascii="Times New Roman" w:hAnsi="Times New Roman"/>
          <w:sz w:val="28"/>
          <w:szCs w:val="28"/>
        </w:rPr>
        <w:t>. № 429-р</w:t>
      </w:r>
    </w:p>
    <w:p w:rsidR="00740267" w:rsidRDefault="00740267" w:rsidP="00EF7287">
      <w:pPr>
        <w:ind w:left="10260"/>
        <w:jc w:val="center"/>
        <w:rPr>
          <w:rFonts w:ascii="Times New Roman" w:hAnsi="Times New Roman"/>
          <w:sz w:val="28"/>
          <w:szCs w:val="28"/>
        </w:rPr>
      </w:pPr>
    </w:p>
    <w:p w:rsidR="00740267" w:rsidRPr="00691A0B" w:rsidRDefault="00740267" w:rsidP="00EF7287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691A0B">
        <w:rPr>
          <w:rFonts w:ascii="Times New Roman" w:hAnsi="Times New Roman"/>
          <w:sz w:val="28"/>
          <w:szCs w:val="28"/>
        </w:rPr>
        <w:t>"ПРИЛОЖЕНИЕ 1</w:t>
      </w:r>
    </w:p>
    <w:p w:rsidR="00740267" w:rsidRPr="00691A0B" w:rsidRDefault="00740267" w:rsidP="00EF7287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691A0B">
        <w:rPr>
          <w:rFonts w:ascii="Times New Roman" w:hAnsi="Times New Roman"/>
          <w:sz w:val="28"/>
          <w:szCs w:val="28"/>
        </w:rPr>
        <w:t>к распоряжению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1A0B">
        <w:rPr>
          <w:rFonts w:ascii="Times New Roman" w:hAnsi="Times New Roman"/>
          <w:sz w:val="28"/>
          <w:szCs w:val="28"/>
        </w:rPr>
        <w:t xml:space="preserve">Дивеевского муниципального </w:t>
      </w:r>
      <w:r>
        <w:rPr>
          <w:rFonts w:ascii="Times New Roman" w:hAnsi="Times New Roman"/>
          <w:sz w:val="28"/>
          <w:szCs w:val="28"/>
        </w:rPr>
        <w:t xml:space="preserve">округа </w:t>
      </w:r>
      <w:r w:rsidRPr="00691A0B">
        <w:rPr>
          <w:rFonts w:ascii="Times New Roman" w:hAnsi="Times New Roman"/>
          <w:sz w:val="28"/>
          <w:szCs w:val="28"/>
        </w:rPr>
        <w:t>Нижегородской области</w:t>
      </w:r>
    </w:p>
    <w:p w:rsidR="00740267" w:rsidRDefault="00740267" w:rsidP="00EF7287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691A0B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16</w:t>
      </w:r>
      <w:r w:rsidRPr="00691A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февраля</w:t>
      </w:r>
      <w:r w:rsidRPr="00691A0B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0 кг"/>
        </w:smartTagPr>
        <w:r w:rsidRPr="00691A0B">
          <w:rPr>
            <w:rFonts w:ascii="Times New Roman" w:hAnsi="Times New Roman"/>
            <w:sz w:val="28"/>
            <w:szCs w:val="28"/>
          </w:rPr>
          <w:t>20</w:t>
        </w:r>
        <w:r>
          <w:rPr>
            <w:rFonts w:ascii="Times New Roman" w:hAnsi="Times New Roman"/>
            <w:sz w:val="28"/>
            <w:szCs w:val="28"/>
          </w:rPr>
          <w:t>21</w:t>
        </w:r>
        <w:r w:rsidRPr="00691A0B">
          <w:rPr>
            <w:rFonts w:ascii="Times New Roman" w:hAnsi="Times New Roman"/>
            <w:sz w:val="28"/>
            <w:szCs w:val="28"/>
          </w:rPr>
          <w:t xml:space="preserve"> г</w:t>
        </w:r>
      </w:smartTag>
      <w:r w:rsidRPr="00691A0B">
        <w:rPr>
          <w:rFonts w:ascii="Times New Roman" w:hAnsi="Times New Roman"/>
          <w:sz w:val="28"/>
          <w:szCs w:val="28"/>
        </w:rPr>
        <w:t xml:space="preserve">. N </w:t>
      </w:r>
      <w:r>
        <w:rPr>
          <w:rFonts w:ascii="Times New Roman" w:hAnsi="Times New Roman"/>
          <w:sz w:val="28"/>
          <w:szCs w:val="28"/>
        </w:rPr>
        <w:t>26</w:t>
      </w:r>
      <w:r w:rsidRPr="00691A0B">
        <w:rPr>
          <w:rFonts w:ascii="Times New Roman" w:hAnsi="Times New Roman"/>
          <w:sz w:val="28"/>
          <w:szCs w:val="28"/>
        </w:rPr>
        <w:t>-р</w:t>
      </w:r>
    </w:p>
    <w:p w:rsidR="00740267" w:rsidRDefault="00740267" w:rsidP="000459ED">
      <w:pPr>
        <w:rPr>
          <w:rFonts w:ascii="Times New Roman" w:hAnsi="Times New Roman"/>
          <w:sz w:val="28"/>
          <w:szCs w:val="28"/>
        </w:rPr>
      </w:pPr>
    </w:p>
    <w:p w:rsidR="00740267" w:rsidRPr="0040590C" w:rsidRDefault="00740267" w:rsidP="0040590C">
      <w:pPr>
        <w:jc w:val="center"/>
        <w:rPr>
          <w:rFonts w:ascii="Times New Roman" w:hAnsi="Times New Roman"/>
          <w:sz w:val="28"/>
          <w:szCs w:val="28"/>
        </w:rPr>
      </w:pP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t>ПЛАН-ГРАФИК </w:t>
      </w: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br/>
        <w:t>закупок товаров, работ, услуг на 202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t xml:space="preserve"> финансовый год</w:t>
      </w: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br/>
        <w:t>и на плановый период 202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 и 2023</w:t>
      </w: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t xml:space="preserve"> годов</w:t>
      </w:r>
    </w:p>
    <w:p w:rsidR="00740267" w:rsidRPr="00ED7901" w:rsidRDefault="00740267" w:rsidP="00BC6CB1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630"/>
        <w:gridCol w:w="5804"/>
        <w:gridCol w:w="1538"/>
        <w:gridCol w:w="1688"/>
      </w:tblGrid>
      <w:tr w:rsidR="00740267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740267" w:rsidRPr="0040590C" w:rsidRDefault="00740267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1. Информация о заказчике:</w:t>
            </w:r>
          </w:p>
        </w:tc>
        <w:tc>
          <w:tcPr>
            <w:tcW w:w="5774" w:type="dxa"/>
            <w:vAlign w:val="center"/>
          </w:tcPr>
          <w:p w:rsidR="00740267" w:rsidRPr="0040590C" w:rsidRDefault="00740267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508" w:type="dxa"/>
            <w:vAlign w:val="center"/>
          </w:tcPr>
          <w:p w:rsidR="00740267" w:rsidRPr="0040590C" w:rsidRDefault="00740267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643" w:type="dxa"/>
            <w:vAlign w:val="center"/>
          </w:tcPr>
          <w:p w:rsidR="00740267" w:rsidRPr="0040590C" w:rsidRDefault="00740267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740267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740267" w:rsidRPr="0040590C" w:rsidRDefault="00740267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774" w:type="dxa"/>
            <w:vAlign w:val="center"/>
          </w:tcPr>
          <w:p w:rsidR="00740267" w:rsidRPr="0040590C" w:rsidRDefault="00740267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508" w:type="dxa"/>
            <w:vAlign w:val="center"/>
          </w:tcPr>
          <w:p w:rsidR="00740267" w:rsidRPr="0040590C" w:rsidRDefault="00740267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740267" w:rsidRPr="0040590C" w:rsidRDefault="00740267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Коды</w:t>
            </w:r>
          </w:p>
        </w:tc>
      </w:tr>
      <w:tr w:rsidR="00740267" w:rsidRPr="0040590C" w:rsidTr="00893F95">
        <w:trPr>
          <w:tblCellSpacing w:w="15" w:type="dxa"/>
        </w:trPr>
        <w:tc>
          <w:tcPr>
            <w:tcW w:w="5585" w:type="dxa"/>
            <w:vMerge w:val="restart"/>
            <w:vAlign w:val="center"/>
          </w:tcPr>
          <w:p w:rsidR="00740267" w:rsidRPr="0040590C" w:rsidRDefault="00740267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Полное наименование</w:t>
            </w:r>
          </w:p>
        </w:tc>
        <w:tc>
          <w:tcPr>
            <w:tcW w:w="5774" w:type="dxa"/>
            <w:vMerge w:val="restart"/>
            <w:vAlign w:val="center"/>
          </w:tcPr>
          <w:p w:rsidR="00740267" w:rsidRPr="0040590C" w:rsidRDefault="00740267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 xml:space="preserve">АДМИНИСТРАЦИЯ ДИВЕЕВСКОГО МУНИЦИПАЛЬНОГО </w:t>
            </w:r>
            <w:r>
              <w:rPr>
                <w:rFonts w:ascii="Times New Roman" w:hAnsi="Times New Roman"/>
                <w:sz w:val="22"/>
                <w:szCs w:val="22"/>
              </w:rPr>
              <w:t>ОКРУГА</w:t>
            </w:r>
            <w:r w:rsidRPr="0040590C">
              <w:rPr>
                <w:rFonts w:ascii="Times New Roman" w:hAnsi="Times New Roman"/>
                <w:sz w:val="22"/>
                <w:szCs w:val="22"/>
              </w:rPr>
              <w:t xml:space="preserve"> НИЖЕГОРОДСКОЙ ОБЛАСТИ</w:t>
            </w:r>
          </w:p>
        </w:tc>
        <w:tc>
          <w:tcPr>
            <w:tcW w:w="1508" w:type="dxa"/>
            <w:vAlign w:val="center"/>
          </w:tcPr>
          <w:p w:rsidR="00740267" w:rsidRPr="0040590C" w:rsidRDefault="00740267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ИНН</w:t>
            </w:r>
          </w:p>
        </w:tc>
        <w:tc>
          <w:tcPr>
            <w:tcW w:w="0" w:type="auto"/>
            <w:vAlign w:val="center"/>
          </w:tcPr>
          <w:p w:rsidR="00740267" w:rsidRPr="0040590C" w:rsidRDefault="00740267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52</w:t>
            </w:r>
            <w:r>
              <w:rPr>
                <w:rFonts w:ascii="Times New Roman" w:hAnsi="Times New Roman"/>
                <w:sz w:val="22"/>
                <w:szCs w:val="22"/>
              </w:rPr>
              <w:t>54494948</w:t>
            </w:r>
          </w:p>
        </w:tc>
      </w:tr>
      <w:tr w:rsidR="00740267" w:rsidRPr="0040590C" w:rsidTr="00893F95">
        <w:trPr>
          <w:tblCellSpacing w:w="15" w:type="dxa"/>
        </w:trPr>
        <w:tc>
          <w:tcPr>
            <w:tcW w:w="0" w:type="auto"/>
            <w:vMerge/>
            <w:vAlign w:val="center"/>
          </w:tcPr>
          <w:p w:rsidR="00740267" w:rsidRPr="0040590C" w:rsidRDefault="00740267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="00740267" w:rsidRPr="0040590C" w:rsidRDefault="00740267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08" w:type="dxa"/>
            <w:vAlign w:val="center"/>
          </w:tcPr>
          <w:p w:rsidR="00740267" w:rsidRPr="0040590C" w:rsidRDefault="00740267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КПП</w:t>
            </w:r>
          </w:p>
        </w:tc>
        <w:tc>
          <w:tcPr>
            <w:tcW w:w="0" w:type="auto"/>
            <w:vAlign w:val="center"/>
          </w:tcPr>
          <w:p w:rsidR="00740267" w:rsidRPr="0040590C" w:rsidRDefault="00740267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52</w:t>
            </w:r>
            <w:r>
              <w:rPr>
                <w:rFonts w:ascii="Times New Roman" w:hAnsi="Times New Roman"/>
                <w:sz w:val="22"/>
                <w:szCs w:val="22"/>
              </w:rPr>
              <w:t>5401001</w:t>
            </w:r>
          </w:p>
        </w:tc>
      </w:tr>
      <w:tr w:rsidR="00740267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740267" w:rsidRPr="0040590C" w:rsidRDefault="00740267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Организационно-правовая форма</w:t>
            </w:r>
          </w:p>
        </w:tc>
        <w:tc>
          <w:tcPr>
            <w:tcW w:w="5774" w:type="dxa"/>
            <w:vAlign w:val="center"/>
          </w:tcPr>
          <w:p w:rsidR="00740267" w:rsidRPr="0040590C" w:rsidRDefault="00740267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Муниципальные казенные учреждения </w:t>
            </w:r>
          </w:p>
        </w:tc>
        <w:tc>
          <w:tcPr>
            <w:tcW w:w="1508" w:type="dxa"/>
            <w:vAlign w:val="center"/>
          </w:tcPr>
          <w:p w:rsidR="00740267" w:rsidRPr="0040590C" w:rsidRDefault="00740267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 ОКОПФ</w:t>
            </w:r>
          </w:p>
        </w:tc>
        <w:tc>
          <w:tcPr>
            <w:tcW w:w="0" w:type="auto"/>
            <w:vAlign w:val="center"/>
          </w:tcPr>
          <w:p w:rsidR="00740267" w:rsidRPr="0040590C" w:rsidRDefault="00740267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75404</w:t>
            </w:r>
          </w:p>
        </w:tc>
      </w:tr>
      <w:tr w:rsidR="00740267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740267" w:rsidRPr="0040590C" w:rsidRDefault="00740267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Форма собственности</w:t>
            </w:r>
          </w:p>
        </w:tc>
        <w:tc>
          <w:tcPr>
            <w:tcW w:w="5774" w:type="dxa"/>
            <w:vAlign w:val="center"/>
          </w:tcPr>
          <w:p w:rsidR="00740267" w:rsidRPr="0040590C" w:rsidRDefault="00740267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Муниципальная собственность </w:t>
            </w:r>
          </w:p>
        </w:tc>
        <w:tc>
          <w:tcPr>
            <w:tcW w:w="1508" w:type="dxa"/>
            <w:vAlign w:val="center"/>
          </w:tcPr>
          <w:p w:rsidR="00740267" w:rsidRPr="0040590C" w:rsidRDefault="00740267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 ОКФС</w:t>
            </w:r>
          </w:p>
        </w:tc>
        <w:tc>
          <w:tcPr>
            <w:tcW w:w="0" w:type="auto"/>
            <w:vAlign w:val="center"/>
          </w:tcPr>
          <w:p w:rsidR="00740267" w:rsidRPr="0040590C" w:rsidRDefault="00740267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</w:tr>
      <w:tr w:rsidR="00740267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740267" w:rsidRPr="0040590C" w:rsidRDefault="00740267" w:rsidP="000459ED">
            <w:pPr>
              <w:jc w:val="both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Место нахождения (адрес), телефон, адрес электронной почты</w:t>
            </w:r>
          </w:p>
        </w:tc>
        <w:tc>
          <w:tcPr>
            <w:tcW w:w="5774" w:type="dxa"/>
            <w:vAlign w:val="center"/>
          </w:tcPr>
          <w:p w:rsidR="00740267" w:rsidRPr="00321B97" w:rsidRDefault="00740267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Российская Федерация, 607320, Нижегородская обл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  <w:r w:rsidRPr="0040590C">
              <w:rPr>
                <w:rFonts w:ascii="Times New Roman" w:hAnsi="Times New Roman"/>
                <w:sz w:val="22"/>
                <w:szCs w:val="22"/>
              </w:rPr>
              <w:t xml:space="preserve">, Дивеевский р-н, Дивеево с, УЛИЦА ОКТЯБРЬСКАЯ, </w:t>
            </w:r>
            <w:r>
              <w:rPr>
                <w:rFonts w:ascii="Times New Roman" w:hAnsi="Times New Roman"/>
                <w:sz w:val="22"/>
                <w:szCs w:val="22"/>
              </w:rPr>
              <w:t>28В</w:t>
            </w:r>
            <w:r w:rsidRPr="0040590C">
              <w:rPr>
                <w:rFonts w:ascii="Times New Roman" w:hAnsi="Times New Roman"/>
                <w:sz w:val="22"/>
                <w:szCs w:val="22"/>
              </w:rPr>
              <w:t>/-, - ,7-83134-4</w:t>
            </w:r>
            <w:r>
              <w:rPr>
                <w:rFonts w:ascii="Times New Roman" w:hAnsi="Times New Roman"/>
                <w:sz w:val="22"/>
                <w:szCs w:val="22"/>
              </w:rPr>
              <w:t>5455</w:t>
            </w:r>
            <w:r w:rsidRPr="0040590C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321B97">
              <w:rPr>
                <w:rFonts w:ascii="Times New Roman" w:hAnsi="Times New Roman"/>
                <w:sz w:val="22"/>
                <w:szCs w:val="22"/>
              </w:rPr>
              <w:t>official@adm.div.nnov.ru</w:t>
            </w:r>
          </w:p>
        </w:tc>
        <w:tc>
          <w:tcPr>
            <w:tcW w:w="1508" w:type="dxa"/>
            <w:vAlign w:val="center"/>
          </w:tcPr>
          <w:p w:rsidR="00740267" w:rsidRPr="0040590C" w:rsidRDefault="00740267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 ОКТМО</w:t>
            </w:r>
          </w:p>
        </w:tc>
        <w:tc>
          <w:tcPr>
            <w:tcW w:w="0" w:type="auto"/>
            <w:vAlign w:val="center"/>
          </w:tcPr>
          <w:p w:rsidR="00740267" w:rsidRPr="0040590C" w:rsidRDefault="00740267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sz w:val="22"/>
                <w:szCs w:val="22"/>
              </w:rPr>
              <w:t>2532000</w:t>
            </w:r>
          </w:p>
        </w:tc>
      </w:tr>
      <w:tr w:rsidR="00740267" w:rsidRPr="0040590C" w:rsidTr="00893F95">
        <w:trPr>
          <w:tblCellSpacing w:w="15" w:type="dxa"/>
        </w:trPr>
        <w:tc>
          <w:tcPr>
            <w:tcW w:w="5585" w:type="dxa"/>
            <w:vMerge w:val="restart"/>
            <w:vAlign w:val="center"/>
          </w:tcPr>
          <w:p w:rsidR="00740267" w:rsidRPr="0040590C" w:rsidRDefault="00740267" w:rsidP="000459ED">
            <w:pPr>
              <w:jc w:val="both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Наименование бюджетного, автономного учреждения, государственного, муниципального унитарного предприятия, иного юридического лица, которому переданы полномочия государственного, муниципального заказчика</w:t>
            </w:r>
          </w:p>
        </w:tc>
        <w:tc>
          <w:tcPr>
            <w:tcW w:w="5774" w:type="dxa"/>
            <w:vMerge w:val="restart"/>
            <w:vAlign w:val="center"/>
          </w:tcPr>
          <w:p w:rsidR="00740267" w:rsidRPr="0040590C" w:rsidRDefault="00740267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08" w:type="dxa"/>
            <w:vAlign w:val="center"/>
          </w:tcPr>
          <w:p w:rsidR="00740267" w:rsidRPr="0040590C" w:rsidRDefault="00740267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ИНН</w:t>
            </w:r>
          </w:p>
        </w:tc>
        <w:tc>
          <w:tcPr>
            <w:tcW w:w="0" w:type="auto"/>
            <w:vAlign w:val="center"/>
          </w:tcPr>
          <w:p w:rsidR="00740267" w:rsidRPr="0040590C" w:rsidRDefault="00740267" w:rsidP="006F0FD1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740267" w:rsidRPr="0040590C" w:rsidTr="00893F95">
        <w:trPr>
          <w:tblCellSpacing w:w="15" w:type="dxa"/>
        </w:trPr>
        <w:tc>
          <w:tcPr>
            <w:tcW w:w="0" w:type="auto"/>
            <w:vMerge/>
            <w:vAlign w:val="center"/>
          </w:tcPr>
          <w:p w:rsidR="00740267" w:rsidRPr="0040590C" w:rsidRDefault="00740267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="00740267" w:rsidRPr="0040590C" w:rsidRDefault="00740267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08" w:type="dxa"/>
            <w:vAlign w:val="center"/>
          </w:tcPr>
          <w:p w:rsidR="00740267" w:rsidRPr="0040590C" w:rsidRDefault="00740267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КПП</w:t>
            </w:r>
          </w:p>
        </w:tc>
        <w:tc>
          <w:tcPr>
            <w:tcW w:w="0" w:type="auto"/>
            <w:vAlign w:val="center"/>
          </w:tcPr>
          <w:p w:rsidR="00740267" w:rsidRPr="0040590C" w:rsidRDefault="00740267" w:rsidP="006F0FD1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740267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740267" w:rsidRPr="0040590C" w:rsidRDefault="00740267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Место нахождения (адрес), телефон, адрес электронной почты</w:t>
            </w:r>
          </w:p>
        </w:tc>
        <w:tc>
          <w:tcPr>
            <w:tcW w:w="5774" w:type="dxa"/>
            <w:vAlign w:val="center"/>
          </w:tcPr>
          <w:p w:rsidR="00740267" w:rsidRPr="0040590C" w:rsidRDefault="00740267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08" w:type="dxa"/>
            <w:vAlign w:val="center"/>
          </w:tcPr>
          <w:p w:rsidR="00740267" w:rsidRPr="0040590C" w:rsidRDefault="00740267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 ОКТМО</w:t>
            </w:r>
          </w:p>
        </w:tc>
        <w:tc>
          <w:tcPr>
            <w:tcW w:w="0" w:type="auto"/>
            <w:vAlign w:val="center"/>
          </w:tcPr>
          <w:p w:rsidR="00740267" w:rsidRPr="0040590C" w:rsidRDefault="00740267" w:rsidP="006F0FD1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740267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740267" w:rsidRPr="0040590C" w:rsidRDefault="00740267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Единица измерения:</w:t>
            </w:r>
          </w:p>
        </w:tc>
        <w:tc>
          <w:tcPr>
            <w:tcW w:w="5774" w:type="dxa"/>
            <w:vAlign w:val="center"/>
          </w:tcPr>
          <w:p w:rsidR="00740267" w:rsidRPr="0040590C" w:rsidRDefault="00740267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рубль</w:t>
            </w:r>
          </w:p>
        </w:tc>
        <w:tc>
          <w:tcPr>
            <w:tcW w:w="1508" w:type="dxa"/>
            <w:vAlign w:val="center"/>
          </w:tcPr>
          <w:p w:rsidR="00740267" w:rsidRPr="0040590C" w:rsidRDefault="00740267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 ОКЕИ</w:t>
            </w:r>
          </w:p>
        </w:tc>
        <w:tc>
          <w:tcPr>
            <w:tcW w:w="0" w:type="auto"/>
            <w:vAlign w:val="center"/>
          </w:tcPr>
          <w:p w:rsidR="00740267" w:rsidRPr="0040590C" w:rsidRDefault="00740267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383</w:t>
            </w:r>
          </w:p>
        </w:tc>
      </w:tr>
    </w:tbl>
    <w:p w:rsidR="00740267" w:rsidRPr="006F0FD1" w:rsidRDefault="00740267" w:rsidP="006F0FD1">
      <w:pPr>
        <w:rPr>
          <w:rFonts w:ascii="Times New Roman" w:hAnsi="Times New Roman"/>
          <w:szCs w:val="24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1820"/>
      </w:tblGrid>
      <w:tr w:rsidR="00740267" w:rsidRPr="006F0FD1" w:rsidTr="00893F95">
        <w:trPr>
          <w:tblCellSpacing w:w="15" w:type="dxa"/>
        </w:trPr>
        <w:tc>
          <w:tcPr>
            <w:tcW w:w="11760" w:type="dxa"/>
            <w:vAlign w:val="center"/>
          </w:tcPr>
          <w:p w:rsidR="00740267" w:rsidRPr="006F0FD1" w:rsidRDefault="00740267" w:rsidP="006F0FD1">
            <w:pPr>
              <w:rPr>
                <w:rFonts w:ascii="Times New Roman" w:hAnsi="Times New Roman"/>
                <w:szCs w:val="24"/>
              </w:rPr>
            </w:pPr>
            <w:r w:rsidRPr="006F0FD1">
              <w:rPr>
                <w:rFonts w:ascii="Times New Roman" w:hAnsi="Times New Roman"/>
                <w:szCs w:val="24"/>
              </w:rPr>
              <w:t>2. Информация о закупк</w:t>
            </w:r>
            <w:r>
              <w:rPr>
                <w:rFonts w:ascii="Times New Roman" w:hAnsi="Times New Roman"/>
                <w:szCs w:val="24"/>
              </w:rPr>
              <w:t>ах товаров, работ, услуг на 2021</w:t>
            </w:r>
            <w:r w:rsidRPr="006F0FD1">
              <w:rPr>
                <w:rFonts w:ascii="Times New Roman" w:hAnsi="Times New Roman"/>
                <w:szCs w:val="24"/>
              </w:rPr>
              <w:t xml:space="preserve"> финансовый год и на плановый период 202</w:t>
            </w:r>
            <w:r>
              <w:rPr>
                <w:rFonts w:ascii="Times New Roman" w:hAnsi="Times New Roman"/>
                <w:szCs w:val="24"/>
              </w:rPr>
              <w:t>2 и 2023</w:t>
            </w:r>
            <w:r w:rsidRPr="006F0FD1">
              <w:rPr>
                <w:rFonts w:ascii="Times New Roman" w:hAnsi="Times New Roman"/>
                <w:szCs w:val="24"/>
              </w:rPr>
              <w:t xml:space="preserve"> годов:</w:t>
            </w:r>
          </w:p>
        </w:tc>
      </w:tr>
    </w:tbl>
    <w:p w:rsidR="00740267" w:rsidRDefault="00740267" w:rsidP="006F0FD1">
      <w:pPr>
        <w:rPr>
          <w:rFonts w:ascii="Times New Roman" w:hAnsi="Times New Roman"/>
          <w:szCs w:val="24"/>
        </w:rPr>
      </w:pPr>
    </w:p>
    <w:tbl>
      <w:tblPr>
        <w:tblW w:w="15884" w:type="dxa"/>
        <w:tblInd w:w="-176" w:type="dxa"/>
        <w:tblLayout w:type="fixed"/>
        <w:tblLook w:val="0000"/>
      </w:tblPr>
      <w:tblGrid>
        <w:gridCol w:w="555"/>
        <w:gridCol w:w="1800"/>
        <w:gridCol w:w="637"/>
        <w:gridCol w:w="1703"/>
        <w:gridCol w:w="1445"/>
        <w:gridCol w:w="1285"/>
        <w:gridCol w:w="1223"/>
        <w:gridCol w:w="1275"/>
        <w:gridCol w:w="1134"/>
        <w:gridCol w:w="688"/>
        <w:gridCol w:w="1155"/>
        <w:gridCol w:w="1125"/>
        <w:gridCol w:w="851"/>
        <w:gridCol w:w="1008"/>
      </w:tblGrid>
      <w:tr w:rsidR="00740267" w:rsidRPr="00B15C95" w:rsidTr="00AD27E9">
        <w:trPr>
          <w:trHeight w:hRule="exact" w:val="194"/>
        </w:trPr>
        <w:tc>
          <w:tcPr>
            <w:tcW w:w="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Идентификационный код закупки</w:t>
            </w:r>
          </w:p>
        </w:tc>
        <w:tc>
          <w:tcPr>
            <w:tcW w:w="37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Объект закупки</w:t>
            </w:r>
          </w:p>
        </w:tc>
        <w:tc>
          <w:tcPr>
            <w:tcW w:w="12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Планируемый год размещения извещения об осуществлении закупки, направления приглашения принять участие в определении поставщика (подрядчика, исполнителя), заключения контракта с единственным поставщиком (подрядчиком, исполнителем)</w:t>
            </w:r>
          </w:p>
        </w:tc>
        <w:tc>
          <w:tcPr>
            <w:tcW w:w="547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Объем финансового обеспечения, в том числе планируемые платежи</w:t>
            </w:r>
          </w:p>
        </w:tc>
        <w:tc>
          <w:tcPr>
            <w:tcW w:w="1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Информация о проведении обязательного общественного обсуждения закупки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уполномоченного органа (учреждения)</w:t>
            </w:r>
          </w:p>
        </w:tc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организатора проведения совместного конкурса или аукциона</w:t>
            </w:r>
          </w:p>
        </w:tc>
      </w:tr>
      <w:tr w:rsidR="00740267" w:rsidRPr="00B15C95" w:rsidTr="00AD27E9">
        <w:trPr>
          <w:trHeight w:val="333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Товар, работа, услуга по Общероссийскому классификатору продукции по видам экономической деятельности ОК 034-2014 (КПЕС 2008) (ОКПД2)</w:t>
            </w:r>
          </w:p>
        </w:tc>
        <w:tc>
          <w:tcPr>
            <w:tcW w:w="1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объекта закупки</w:t>
            </w:r>
          </w:p>
        </w:tc>
        <w:tc>
          <w:tcPr>
            <w:tcW w:w="1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 текущий финансовый год</w:t>
            </w:r>
          </w:p>
        </w:tc>
        <w:tc>
          <w:tcPr>
            <w:tcW w:w="18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 плановый период</w:t>
            </w: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последующие годы</w:t>
            </w:r>
          </w:p>
        </w:tc>
        <w:tc>
          <w:tcPr>
            <w:tcW w:w="1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40267" w:rsidRPr="00B15C95" w:rsidTr="00AD27E9">
        <w:trPr>
          <w:trHeight w:val="860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 первый год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 второй год</w:t>
            </w:r>
          </w:p>
        </w:tc>
        <w:tc>
          <w:tcPr>
            <w:tcW w:w="11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40267" w:rsidRPr="00B15C95" w:rsidTr="00AD27E9">
        <w:trPr>
          <w:trHeight w:val="1602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40267" w:rsidRPr="00B15C95" w:rsidTr="00AD27E9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</w:tr>
      <w:tr w:rsidR="00740267" w:rsidRPr="00B15C95" w:rsidTr="00AD27E9">
        <w:trPr>
          <w:trHeight w:val="174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213525449494852540100100030006832000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68.32.12.000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управлению недвижимостью, находящейся в собственности на фиксированное время года, предоставляемые за вознаграждение или на договорной основе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управлению, содержанию, ремонту общего имущества многоквартирных домов в с. Дивеево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23587.68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23587.68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85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213525449494852540100100040006311244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63.11.21.000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передаче потокового видео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Оказание услуг по обслуживанию системы видеонаблюдения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279000.0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279000.0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893"/>
        </w:trPr>
        <w:tc>
          <w:tcPr>
            <w:tcW w:w="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0005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213525449494852540100100050006810412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1421401.5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1421401.5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869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213525449494852540100100060006810412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831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213525449494852540100100070006810412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806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213525449494852540100100080006810412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948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213525449494852540100100090006810412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883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213525449494852540100100100006810412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858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213525449494852540100100110006810412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821"/>
        </w:trPr>
        <w:tc>
          <w:tcPr>
            <w:tcW w:w="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0012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213525449494852540100100120006810412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977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213525449494852540100100130006810412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893"/>
        </w:trPr>
        <w:tc>
          <w:tcPr>
            <w:tcW w:w="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0014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213525449494852540100100140006810412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89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0015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213525449494852540100100150006810412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869"/>
        </w:trPr>
        <w:tc>
          <w:tcPr>
            <w:tcW w:w="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0016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213525449494852540100100160006810412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831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0017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213525449494852540100100170006810412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80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0018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213525449494852540100100180006810412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Услуги по покупке и продаже жилых зданий и занимаемых ими земельных </w:t>
            </w:r>
          </w:p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</w:t>
            </w: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768"/>
        </w:trPr>
        <w:tc>
          <w:tcPr>
            <w:tcW w:w="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0019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213525449494852540100100190006810412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1989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0021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213525449494852540100100210006832000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68.32.12.000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управлению недвижимостью, находящейся в собственности на фиксированное время года, предоставляемые за вознаграждение или на договорной основе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управлению, содержанию, ремонту общего имущества многоквартирных домов в п. Сатис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115420.8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115420.8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84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213525449494852540100100250006810412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823"/>
        </w:trPr>
        <w:tc>
          <w:tcPr>
            <w:tcW w:w="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0026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213525449494852540100100260006810412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893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0027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213525449494852540100100270006810412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71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0028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213525449494852540100100280006810412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869"/>
        </w:trPr>
        <w:tc>
          <w:tcPr>
            <w:tcW w:w="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0029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213525449494852540100100290006810412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831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0030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213525449494852540100100300006810412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806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0031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213525449494852540100100310006810412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  <w:p w:rsidR="00740267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740267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740267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740267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80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0032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1300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20007420244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74.20.24.000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в области аэрофотосъемки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Оказание услуг по выполнению комплексных кадастровых работ и разработке проектов межевания территории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ГОСУДАРСТВЕННОЕ КАЗЕННОЕ УЧРЕЖДЕНИЕ НИЖЕГОРОДСКОЙ ОБЛАСТИ "ЦЕНТР РАЗМЕЩЕНИЯ ЗАКАЗА НИЖЕГОРОДСКОЙ ОБЛАСТИ"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ГОСУДАРСТВЕННОЕ КАЗЕННОЕ УЧРЕЖДЕНИЕ НИЖЕГОРОДСКОЙ ОБЛАСТИ "ЦЕНТР РАЗМЕЩЕНИЯ ЗАКАЗА НИЖЕГОРОДСКОЙ ОБЛАСТИ"</w:t>
            </w:r>
          </w:p>
        </w:tc>
      </w:tr>
      <w:tr w:rsidR="00740267" w:rsidRPr="00B15C95" w:rsidTr="00AD27E9">
        <w:trPr>
          <w:trHeight w:val="768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213525449494852540100100330006810412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882008">
        <w:trPr>
          <w:trHeight w:val="170"/>
        </w:trPr>
        <w:tc>
          <w:tcPr>
            <w:tcW w:w="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0034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213525449494852540100100340006810412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70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0035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213525449494852540100100350006810412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848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0036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213525449494852540100100360006810412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1583548.5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1583548.5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825"/>
        </w:trPr>
        <w:tc>
          <w:tcPr>
            <w:tcW w:w="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0037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213525449494852540100100370006810412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814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0038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213525449494852540100100380006810412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791"/>
        </w:trPr>
        <w:tc>
          <w:tcPr>
            <w:tcW w:w="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0039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213525449494852540100100390006810412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1651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0041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213525449494852540100100410007490244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74.90.19.190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Услуги, предоставляемые прочими научными и техническими консультантами, не включенными в другие группировки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Оказание услуг по разработке схем теплоснабжения, водоснабжения и водоотведения Дивеевского муниципального округа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468666.66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468666.66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174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0042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213525449494852540100100420007420244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74.20.24.000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в области аэрофотосъемки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Оказание услуг по выполнению комплексных кадастровых работ и разработке проектов межевания территории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2558875.24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2558875.24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ГОСУДАРСТВЕННОЕ КАЗЕННОЕ УЧРЕЖДЕНИЕ НИЖЕГОРОДСКОЙ ОБЛАСТИ "ЦЕНТР РАЗМЕЩЕНИЯ ЗАКАЗА НИЖЕГОРОДСКОЙ ОБЛАСТИ"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ГОСУДАРСТВЕННОЕ КАЗЕННОЕ УЧРЕЖДЕНИЕ НИЖЕГОРОДСКОЙ ОБЛАСТИ "ЦЕНТР РАЗМЕЩЕНИЯ ЗАКАЗА НИЖЕГОРОДСКОЙ ОБЛАСТИ"</w:t>
            </w:r>
          </w:p>
        </w:tc>
      </w:tr>
      <w:tr w:rsidR="00740267" w:rsidRPr="00B15C95" w:rsidTr="00AD27E9">
        <w:trPr>
          <w:trHeight w:val="3049"/>
        </w:trPr>
        <w:tc>
          <w:tcPr>
            <w:tcW w:w="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0043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213525449494852540100100430003109244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31.09.11.110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Кровати металлические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Поставка раскладушек для формирования резерва материальных ресурсов Дивеевского муниципального округа Нижегородской области для ликвидации чрезвычайных ситуаций природного и техногенного характера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3318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0045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213525449494852540100100450001392244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13.92.24.152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Мешки спальные с наполнителем из синтетических нитей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Поставка спальных мешков для формирования резерва материальных ресурсов Дивеевского муниципального округа Нижегородской области для ликвидации чрезвычайных ситуаций природного и техногенного характера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39666.6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39666.6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708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0047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213525449494852540100100470006810412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11416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11416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174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0048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213525449494852540100100480000000244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30.30.32.120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Аппараты летательные прочие с массой пустого снаряженного аппарата не более 2000 кг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Поставка квадрокоптера с комплектом дополнительного оборудования</w:t>
            </w:r>
          </w:p>
        </w:tc>
        <w:tc>
          <w:tcPr>
            <w:tcW w:w="1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199999.98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199999.98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2151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26.20.11.110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</w:t>
            </w: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8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8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40267" w:rsidRPr="00B15C95" w:rsidTr="00AD27E9">
        <w:trPr>
          <w:trHeight w:val="467"/>
        </w:trPr>
        <w:tc>
          <w:tcPr>
            <w:tcW w:w="5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27.20.23.140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Батареи аккумуляторные литий-пластмассовые</w:t>
            </w:r>
          </w:p>
        </w:tc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40267" w:rsidRPr="00B15C95" w:rsidTr="00AD27E9">
        <w:trPr>
          <w:trHeight w:val="626"/>
        </w:trPr>
        <w:tc>
          <w:tcPr>
            <w:tcW w:w="5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27.11.32.110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Установки генераторные с карбюраторными двигателями</w:t>
            </w:r>
          </w:p>
        </w:tc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40267" w:rsidRPr="00B15C95" w:rsidTr="00AD27E9">
        <w:trPr>
          <w:trHeight w:val="785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0049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213525449494852540100100490006810412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926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213525449494852540100100500006810412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888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0051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213525449494852540100100510006810412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11416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11416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2044"/>
        </w:trPr>
        <w:tc>
          <w:tcPr>
            <w:tcW w:w="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0052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213525449494852540100100520004311244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43.11.10.000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Работы по сносу зданий и сооружений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Демонтаж МКД, расположенного по адресу: Нижегородская область, м.о.Дивеевский, с.Дивеево, ул.Чкалова, д.4 и вывоз строительного мусора.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349823.0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349823.0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174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0053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213525449494852540100100530006810412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1583548.5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1583548.5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878"/>
        </w:trPr>
        <w:tc>
          <w:tcPr>
            <w:tcW w:w="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0054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213525449494852540100100540006810412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1583548.5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1583548.5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3049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0055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213525449494852540100100550003109244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31.09.11.110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Кровати металлические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Поставка раскладушек для формирования резерва материальных ресурсов Дивеевского муниципального округа Нижегородской области для ликвидации чрезвычайных ситуаций природного и техногенного характера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100000.0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100000.0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1108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0056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213525449494852540100100560002830244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28.30.51.000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Косилки (включая устройства режущие для установки на тракторе), не включенные в другие группировки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Приобретение двух роторных косилок КРН 2.1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412000.0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412000.0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902"/>
        </w:trPr>
        <w:tc>
          <w:tcPr>
            <w:tcW w:w="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0057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213525449494852540100100570006810412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40267" w:rsidRPr="00B15C95" w:rsidTr="00AD27E9">
        <w:trPr>
          <w:trHeight w:val="8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0058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21352544949485254010010058</w:t>
            </w: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40267" w:rsidRPr="00B15C95" w:rsidTr="00AD27E9">
        <w:trPr>
          <w:trHeight w:val="840"/>
        </w:trPr>
        <w:tc>
          <w:tcPr>
            <w:tcW w:w="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0059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40267" w:rsidRPr="00B15C95" w:rsidTr="00AD27E9">
        <w:trPr>
          <w:trHeight w:val="89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0060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</w:t>
            </w: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40267" w:rsidRPr="00B15C95" w:rsidTr="00882008">
        <w:trPr>
          <w:trHeight w:val="71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0061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2A565E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213525449494852540100100610002829244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28.29.22.110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Огнетушители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Поставка огнетушителей ранцевых "Лесник" РЛО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2A565E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70500.0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2A565E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70500.0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40267" w:rsidRPr="00B15C95" w:rsidTr="00882008">
        <w:trPr>
          <w:trHeight w:val="498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0062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2A565E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213525449494852540100100620002932244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29.32.30.213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Элементы направляющего аппарата подвески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Поставка штанги реактивной ЗИЛ-131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2A565E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36000.0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2A565E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36000.0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40267" w:rsidRPr="00B15C95" w:rsidTr="00AD27E9">
        <w:trPr>
          <w:trHeight w:val="893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0063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2A565E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213525449494852540100100630002219244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22.19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Изделия из резины прочие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Поставка пожарно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-технического  оборудования (рукавов пожарных, всасывающих)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2A565E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34454.0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2A565E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34454.0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40267" w:rsidRPr="00B15C95" w:rsidTr="00882008">
        <w:trPr>
          <w:trHeight w:val="615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0064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2A565E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213525449494852540100100640002211244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22.11.14.190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Шины и покрышки пневматические прочие новые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Поставка автомобильных шин М-93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2A565E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220000.0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2A565E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220000.0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40267" w:rsidRPr="00B15C95" w:rsidTr="00882008">
        <w:trPr>
          <w:trHeight w:val="525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0065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2A565E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213525449494852540100100650002812244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28.12.13.190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Насосы гидравлические прочие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Поставка мотопомпы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2A565E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33903.0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2A565E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33903.0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40267" w:rsidRPr="00B15C95" w:rsidTr="00AD27E9">
        <w:trPr>
          <w:trHeight w:val="893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0066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BD178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66</w:t>
            </w: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40267" w:rsidRPr="00B15C95" w:rsidTr="00AD27E9">
        <w:trPr>
          <w:trHeight w:val="89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0067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BD178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67</w:t>
            </w: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40267" w:rsidRPr="00B15C95" w:rsidTr="00AD27E9">
        <w:trPr>
          <w:trHeight w:val="89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0068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68</w:t>
            </w: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09622F" w:rsidRDefault="00740267" w:rsidP="00835B2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622F">
              <w:rPr>
                <w:rFonts w:ascii="Times New Roman" w:hAnsi="Times New Roman"/>
                <w:sz w:val="16"/>
                <w:szCs w:val="16"/>
              </w:rPr>
              <w:t>1 583 548,5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09622F" w:rsidRDefault="00740267" w:rsidP="00835B2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622F">
              <w:rPr>
                <w:rFonts w:ascii="Times New Roman" w:hAnsi="Times New Roman"/>
                <w:sz w:val="16"/>
                <w:szCs w:val="16"/>
              </w:rPr>
              <w:t>1 583 548,5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40267" w:rsidRPr="00B15C95" w:rsidTr="00AD27E9">
        <w:trPr>
          <w:trHeight w:val="89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69</w:t>
            </w: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40267" w:rsidRPr="00B15C95" w:rsidTr="00AD27E9">
        <w:trPr>
          <w:trHeight w:val="89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83319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213525449494852540100100700006110242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83319">
              <w:rPr>
                <w:rFonts w:ascii="Times New Roman" w:hAnsi="Times New Roman"/>
                <w:color w:val="000000"/>
                <w:sz w:val="16"/>
                <w:szCs w:val="16"/>
              </w:rPr>
              <w:t>61.10.49.000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83319">
              <w:rPr>
                <w:rFonts w:ascii="Times New Roman" w:hAnsi="Times New Roman"/>
                <w:color w:val="000000"/>
                <w:sz w:val="16"/>
                <w:szCs w:val="16"/>
              </w:rPr>
              <w:t>Услуги телекоммуникационные проводные в информационно-коммуникационной сети Интернет прочие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83319"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системы обеспечения связи единой дежурно- диспетчерской службы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FE7E1B" w:rsidRDefault="00740267" w:rsidP="0048331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E7E1B">
              <w:rPr>
                <w:rFonts w:ascii="Times New Roman" w:hAnsi="Times New Roman"/>
                <w:color w:val="000000"/>
                <w:sz w:val="16"/>
                <w:szCs w:val="16"/>
              </w:rPr>
              <w:t>502800.0</w:t>
            </w:r>
          </w:p>
          <w:p w:rsidR="00740267" w:rsidRPr="00FE7E1B" w:rsidRDefault="00740267" w:rsidP="004D07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FE7E1B" w:rsidRDefault="00740267" w:rsidP="004D07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FE7E1B" w:rsidRDefault="00740267" w:rsidP="0048331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E7E1B">
              <w:rPr>
                <w:rFonts w:ascii="Times New Roman" w:hAnsi="Times New Roman"/>
                <w:color w:val="000000"/>
                <w:sz w:val="16"/>
                <w:szCs w:val="16"/>
              </w:rPr>
              <w:t>502800.0</w:t>
            </w:r>
          </w:p>
          <w:p w:rsidR="00740267" w:rsidRPr="00FE7E1B" w:rsidRDefault="0074026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40267" w:rsidRPr="00B15C95" w:rsidTr="00AD27E9">
        <w:trPr>
          <w:trHeight w:val="89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0071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2A565E" w:rsidRDefault="0074026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213525449494852540100100710006311244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63.11.21.000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передаче потокового видео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Оказание услуг по обслуживанию системы видеонаблюдения в с.Дивеево Нижегородской области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EB2AD7" w:rsidRDefault="00740267" w:rsidP="004D07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392000.04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EB2AD7" w:rsidRDefault="00740267" w:rsidP="004D07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EB2AD7" w:rsidRDefault="00740267" w:rsidP="00BD68B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392000.04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40267" w:rsidRPr="00B15C95" w:rsidTr="00AD27E9">
        <w:trPr>
          <w:trHeight w:val="89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0072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2A565E" w:rsidRDefault="0074026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213525449494852540100100720005829242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58.29.50.000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предоставлению лицензий на право использовать компьютерное программное обеспечение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Предоставление неисключительных прав использования базы данных электронной системы "Госзаказ"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EB2AD7" w:rsidRDefault="00740267" w:rsidP="004D07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68895.67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EB2AD7" w:rsidRDefault="00740267" w:rsidP="004D07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EB2AD7" w:rsidRDefault="00740267" w:rsidP="00BD68B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68895.67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40267" w:rsidRPr="00B15C95" w:rsidTr="00AD27E9">
        <w:trPr>
          <w:trHeight w:val="89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0073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2A565E" w:rsidRDefault="0074026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213525449494852540100100730006202242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62.02.30.000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Услуги по технической поддержке информационных технологий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Техническое обслуживание программного продукта "БАРС- Имущество" версия 2014 конфигурация ПЛЮС на 2 рабочих места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EB2AD7" w:rsidRDefault="00740267" w:rsidP="004D07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69750.00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EB2AD7" w:rsidRDefault="00740267" w:rsidP="004D07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EB2AD7" w:rsidRDefault="00740267" w:rsidP="00BD68B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69750.00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40267" w:rsidRPr="00B15C95" w:rsidTr="00AD27E9">
        <w:trPr>
          <w:trHeight w:val="89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0074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2A565E" w:rsidRDefault="0074026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213525449494852540100100740006312242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63.12.10.000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порталов в информационно-коммуникационной сети Интернет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Оказание услуг по предоставлению VPN каналов для передачи данных РАСЦО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EB2AD7" w:rsidRDefault="00740267" w:rsidP="004D07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sz w:val="16"/>
                <w:szCs w:val="16"/>
              </w:rPr>
              <w:t>201042.6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EB2AD7" w:rsidRDefault="00740267" w:rsidP="004D07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201042.6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40267" w:rsidRPr="00B15C95" w:rsidTr="00882008">
        <w:trPr>
          <w:trHeight w:val="354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0075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2A565E" w:rsidRDefault="0074026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213525449494852540100100750006201242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62.01.29.000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Оригиналы программного обеспечения прочие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Информационные услуги с использованием экземпляров Справочно-Правовой Системы КонсультантПлюс на основе специального лицензионного программного обеспечения, обеспечивающего совместимость информационных услуг с установленными ранее экземплярами Систем КонсультантПлюс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EB2AD7" w:rsidRDefault="00740267" w:rsidP="004D07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sz w:val="16"/>
                <w:szCs w:val="16"/>
              </w:rPr>
              <w:t>291792.0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EB2AD7" w:rsidRDefault="00740267" w:rsidP="004D07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291792.0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40267" w:rsidRPr="00B15C95" w:rsidTr="00AD27E9">
        <w:trPr>
          <w:trHeight w:val="89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0076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FE7E1B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76</w:t>
            </w: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09622F" w:rsidRDefault="00740267" w:rsidP="00BD68B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2AD7">
              <w:rPr>
                <w:rFonts w:ascii="Times New Roman" w:hAnsi="Times New Roman"/>
                <w:sz w:val="16"/>
                <w:szCs w:val="16"/>
              </w:rPr>
              <w:t>1814044,8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09622F" w:rsidRDefault="00740267" w:rsidP="00BD68B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2AD7">
              <w:rPr>
                <w:rFonts w:ascii="Times New Roman" w:hAnsi="Times New Roman"/>
                <w:sz w:val="16"/>
                <w:szCs w:val="16"/>
              </w:rPr>
              <w:t>1814044,8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40267" w:rsidRPr="00B15C95" w:rsidTr="00AD27E9">
        <w:trPr>
          <w:trHeight w:val="89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0077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2A565E" w:rsidRDefault="00740267" w:rsidP="00FE7E1B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D68BF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213525449494852540100100770008020244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D68BF">
              <w:rPr>
                <w:rFonts w:ascii="Times New Roman" w:hAnsi="Times New Roman"/>
                <w:color w:val="000000"/>
                <w:sz w:val="16"/>
                <w:szCs w:val="16"/>
              </w:rPr>
              <w:t>80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BD68BF"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BD68BF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BD68BF">
              <w:rPr>
                <w:rFonts w:ascii="Times New Roman" w:hAnsi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D68BF">
              <w:rPr>
                <w:rFonts w:ascii="Times New Roman" w:hAnsi="Times New Roman"/>
                <w:color w:val="000000"/>
                <w:sz w:val="16"/>
                <w:szCs w:val="16"/>
              </w:rPr>
              <w:t>Услуги систем обеспечения безопасности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D68BF">
              <w:rPr>
                <w:rFonts w:ascii="Times New Roman" w:hAnsi="Times New Roman"/>
                <w:color w:val="000000"/>
                <w:sz w:val="16"/>
                <w:szCs w:val="16"/>
              </w:rPr>
              <w:t>Оказание услуг по эксплуатационно- техническому обслуживанию муниципального сегмента Дивеевской региональной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Default="0074026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EB2AD7" w:rsidRDefault="00740267" w:rsidP="00BD68B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372000.0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EB2AD7" w:rsidRDefault="00740267" w:rsidP="00BD68B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372000.0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40267" w:rsidRPr="00B15C95" w:rsidTr="00AD27E9">
        <w:trPr>
          <w:trHeight w:val="89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0078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D68BF" w:rsidRDefault="00740267" w:rsidP="00FE7E1B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213525449494852540100100780008411244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D68BF" w:rsidRDefault="0074026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84.11.13.000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D68BF" w:rsidRDefault="0074026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Услуги в области общегосударственного экономического и социального планирования и статистики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D68BF" w:rsidRDefault="0074026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Оказание информационных услуг по предоставлению статистической информации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8C1280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Default="00740267" w:rsidP="00BD68B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sz w:val="16"/>
                <w:szCs w:val="16"/>
              </w:rPr>
              <w:t>103387.0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Default="00740267" w:rsidP="00BD68B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Default="0074026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103387.0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8C1280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8C1280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8C1280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40267" w:rsidRPr="00B15C95" w:rsidTr="00AD27E9">
        <w:trPr>
          <w:trHeight w:val="89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0079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D68BF" w:rsidRDefault="00740267" w:rsidP="00FE7E1B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213525449494852540100100790006832000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D68BF" w:rsidRDefault="0074026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68.32.12.000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D68BF" w:rsidRDefault="0074026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Услуги по управлению недвижимостью, находящейся в собственности на фиксированное время года, предоставляемые за вознаграждение или на договорной основе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D68BF" w:rsidRDefault="0074026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Услуги по управлению, содержанию, ремонту общего имущества многоквартирных домов в п.Сатис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Default="00740267" w:rsidP="008C1280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Default="00740267" w:rsidP="00BD68B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sz w:val="16"/>
                <w:szCs w:val="16"/>
              </w:rPr>
              <w:t>165155.7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Default="00740267" w:rsidP="00BD68B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sz w:val="16"/>
                <w:szCs w:val="16"/>
              </w:rPr>
              <w:t>165155.7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Default="0074026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8C1280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8C1280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8C1280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40267" w:rsidRPr="00B15C95" w:rsidTr="00882008">
        <w:trPr>
          <w:trHeight w:val="71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0080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79313D" w:rsidRDefault="00740267" w:rsidP="00FE7E1B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F5689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213525449494852540100100800004931244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79313D" w:rsidRDefault="0074026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F5689">
              <w:rPr>
                <w:rFonts w:ascii="Times New Roman" w:hAnsi="Times New Roman"/>
                <w:color w:val="000000"/>
                <w:sz w:val="16"/>
                <w:szCs w:val="16"/>
              </w:rPr>
              <w:t>49.31.21.110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79313D" w:rsidRDefault="0074026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F5689">
              <w:rPr>
                <w:rFonts w:ascii="Times New Roman" w:hAnsi="Times New Roman"/>
                <w:color w:val="000000"/>
                <w:sz w:val="16"/>
                <w:szCs w:val="16"/>
              </w:rPr>
              <w:t>Услуги (работы) по регулярным перевозкам пассажиров автобусами в городском и пригородном сообщении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79313D" w:rsidRDefault="0074026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F5689">
              <w:rPr>
                <w:rFonts w:ascii="Times New Roman" w:hAnsi="Times New Roman"/>
                <w:color w:val="000000"/>
                <w:sz w:val="16"/>
                <w:szCs w:val="16"/>
              </w:rPr>
              <w:t>Выполнение работ, связанных с осуществлением регулярных перевозок пассажиров и багажа автомобильным транспортом по регулируемым тарифам по маршрутам в Дивеевском муниципальном округе.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Default="00740267" w:rsidP="008C1280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79313D" w:rsidRDefault="00740267" w:rsidP="00BD68B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3600000.0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79313D" w:rsidRDefault="00740267" w:rsidP="00BD68B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Default="0074026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3600000.0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06177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06177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06177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40267" w:rsidRPr="00B15C95" w:rsidTr="00AD27E9">
        <w:trPr>
          <w:trHeight w:val="914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0022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213525449494852540100100220000000244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Закупки в соответствии с п. 4 ч. 1 ст. 93 Федерального закона № 44-ФЗ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1511120.0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1511120.0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87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213525449494852540100100230000000242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Закупки в соответствии с п. 4 ч. 1 ст. 93 Федерального закона № 44-ФЗ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483000.0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483000.0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1033"/>
        </w:trPr>
        <w:tc>
          <w:tcPr>
            <w:tcW w:w="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0024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213525449494852540100100240000000247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Закупки в соответствии с п. 4 ч. 1 ст. 93 Федерального закона № 44-ФЗ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5880</w:t>
            </w: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5880</w:t>
            </w: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502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40267" w:rsidRPr="00B15C95" w:rsidRDefault="00740267" w:rsidP="00835B25">
            <w:pPr>
              <w:tabs>
                <w:tab w:val="left" w:pos="2967"/>
              </w:tabs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Всего для осуществления закупок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</w:t>
            </w:r>
            <w:r w:rsidRPr="00EB2AD7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67" w:rsidRPr="00FE7E1B" w:rsidRDefault="00740267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AF568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21832273.33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267" w:rsidRPr="00FE7E1B" w:rsidRDefault="00740267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9313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16230606.02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267" w:rsidRPr="00FE7E1B" w:rsidRDefault="00740267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AF568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5601667.31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419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48703091420100059247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5880.0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5880.0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13000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13000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290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48701131010200100244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65123.0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65123.0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13000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13000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341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48701131010100700244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283356.44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283356.44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13000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13000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279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48704121020200100244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48000.0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48000.0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267" w:rsidRPr="0013000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267" w:rsidRPr="0013000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359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48701131010100100244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177140.0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177140.0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13000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13000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342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48703091430100014244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671000.04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279000.0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392000.04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267" w:rsidRPr="0013000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267" w:rsidRPr="0013000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387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48704121020100100244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389766.0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389766.0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13000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13000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354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48704101420200300242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201042.6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201042.6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13000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13000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354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48704101420200300244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372000.0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372000.0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267" w:rsidRPr="0013000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267" w:rsidRPr="0013000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354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48701040920200019242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430437.67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430437.67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13000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13000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336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487100477703R0820412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9569640.3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9569640.3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13000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13000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319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48705030610400500244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412000.0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412000.0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13000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13000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356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48705011010100400247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200345.46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200345.46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13000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13000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338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48701041630200019244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63899.0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63899.0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267" w:rsidRPr="0013000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267" w:rsidRPr="0013000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3D3867">
        <w:trPr>
          <w:trHeight w:val="348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48703090610400500244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394857.0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394857.0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13000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13000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3D3867">
        <w:trPr>
          <w:trHeight w:val="357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487041210201S2030244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2558875.24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2558875.24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13000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13000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3D3867">
        <w:trPr>
          <w:trHeight w:val="339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48705020610400500244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194900.0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194900.0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267" w:rsidRPr="0013000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267" w:rsidRPr="0013000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336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48705011010100400244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103818.72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103818.72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13000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13000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345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48703091420100059242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502800.0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502800.0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13000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13000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327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48703091421600500244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363966.58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363966.58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267" w:rsidRPr="0013000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267" w:rsidRPr="0013000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235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48701131010200300244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40000.0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40000.0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13000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13000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40267" w:rsidRPr="00B15C95" w:rsidTr="00AD27E9">
        <w:trPr>
          <w:trHeight w:val="235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48703091420100059244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105000.0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105000.0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130005" w:rsidRDefault="0074026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130005" w:rsidRDefault="0074026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40267" w:rsidRPr="00B15C95" w:rsidTr="00AD27E9">
        <w:trPr>
          <w:trHeight w:val="235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48701047770100019242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50000.0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50000.0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130005" w:rsidRDefault="0074026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130005" w:rsidRDefault="0074026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40267" w:rsidRPr="00B15C95" w:rsidTr="00AD27E9">
        <w:trPr>
          <w:trHeight w:val="235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48701047770100019244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350488.0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247101.0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103387.0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130005" w:rsidRDefault="0074026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130005" w:rsidRDefault="0074026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40267" w:rsidRPr="00B15C95" w:rsidTr="00AD27E9">
        <w:trPr>
          <w:trHeight w:val="235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48710031220100954244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73217.0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73217.0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130005" w:rsidRDefault="0074026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130005" w:rsidRDefault="0074026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40267" w:rsidRPr="00B15C95" w:rsidTr="00AD27E9">
        <w:trPr>
          <w:trHeight w:val="235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48705020140100300244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89046.28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89046.28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130005" w:rsidRDefault="0074026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130005" w:rsidRDefault="0074026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40267" w:rsidRPr="00B15C95" w:rsidTr="00AD27E9">
        <w:trPr>
          <w:trHeight w:val="235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48701040930200019242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400000.0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400000.0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130005" w:rsidRDefault="0074026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130005" w:rsidRDefault="0074026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40267" w:rsidRPr="00B15C95" w:rsidTr="00AD27E9">
        <w:trPr>
          <w:trHeight w:val="235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48704121010100100244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82674.0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82674.0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130005" w:rsidRDefault="0074026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130005" w:rsidRDefault="0074026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40267" w:rsidRPr="00B15C95" w:rsidTr="00AD27E9">
        <w:trPr>
          <w:trHeight w:val="235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48703090940300059242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33000.0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33000.0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130005" w:rsidRDefault="0074026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130005" w:rsidRDefault="0074026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40267" w:rsidRPr="00B15C95" w:rsidTr="00AD27E9">
        <w:trPr>
          <w:trHeight w:val="235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F5689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48704080320300850244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3600000.0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79313D" w:rsidRDefault="007402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3600000.0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130005" w:rsidRDefault="00740267" w:rsidP="0006177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130005" w:rsidRDefault="00740267" w:rsidP="0006177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267" w:rsidRPr="00B15C95" w:rsidRDefault="0074026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740267" w:rsidRPr="00175CA7" w:rsidRDefault="00740267" w:rsidP="007A2E3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"</w:t>
      </w:r>
    </w:p>
    <w:sectPr w:rsidR="00740267" w:rsidRPr="00175CA7" w:rsidSect="00882008">
      <w:headerReference w:type="even" r:id="rId6"/>
      <w:headerReference w:type="default" r:id="rId7"/>
      <w:pgSz w:w="16838" w:h="11906" w:orient="landscape"/>
      <w:pgMar w:top="1701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0267" w:rsidRDefault="00740267">
      <w:r>
        <w:separator/>
      </w:r>
    </w:p>
  </w:endnote>
  <w:endnote w:type="continuationSeparator" w:id="0">
    <w:p w:rsidR="00740267" w:rsidRDefault="007402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0267" w:rsidRDefault="00740267">
      <w:r>
        <w:separator/>
      </w:r>
    </w:p>
  </w:footnote>
  <w:footnote w:type="continuationSeparator" w:id="0">
    <w:p w:rsidR="00740267" w:rsidRDefault="007402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267" w:rsidRDefault="00740267" w:rsidP="00EF728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40267" w:rsidRDefault="0074026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267" w:rsidRPr="002A7C34" w:rsidRDefault="00740267" w:rsidP="00EF7287">
    <w:pPr>
      <w:pStyle w:val="Header"/>
      <w:framePr w:wrap="around" w:vAnchor="text" w:hAnchor="margin" w:xAlign="center" w:y="1"/>
      <w:jc w:val="center"/>
      <w:rPr>
        <w:rStyle w:val="PageNumber"/>
        <w:rFonts w:ascii="Times New Roman" w:hAnsi="Times New Roman"/>
      </w:rPr>
    </w:pPr>
    <w:r w:rsidRPr="002A7C34">
      <w:rPr>
        <w:rStyle w:val="PageNumber"/>
        <w:rFonts w:ascii="Times New Roman" w:hAnsi="Times New Roman"/>
      </w:rPr>
      <w:fldChar w:fldCharType="begin"/>
    </w:r>
    <w:r w:rsidRPr="002A7C34">
      <w:rPr>
        <w:rStyle w:val="PageNumber"/>
        <w:rFonts w:ascii="Times New Roman" w:hAnsi="Times New Roman"/>
      </w:rPr>
      <w:instrText xml:space="preserve">PAGE  </w:instrText>
    </w:r>
    <w:r w:rsidRPr="002A7C34"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  <w:noProof/>
      </w:rPr>
      <w:t>9</w:t>
    </w:r>
    <w:r w:rsidRPr="002A7C34">
      <w:rPr>
        <w:rStyle w:val="PageNumber"/>
        <w:rFonts w:ascii="Times New Roman" w:hAnsi="Times New Roman"/>
      </w:rPr>
      <w:fldChar w:fldCharType="end"/>
    </w:r>
  </w:p>
  <w:p w:rsidR="00740267" w:rsidRPr="002A7C34" w:rsidRDefault="00740267" w:rsidP="002A7C34">
    <w:pPr>
      <w:pStyle w:val="Header"/>
      <w:jc w:val="center"/>
      <w:rPr>
        <w:rFonts w:ascii="Times New Roman" w:hAnsi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431B"/>
    <w:rsid w:val="000009E0"/>
    <w:rsid w:val="000011C9"/>
    <w:rsid w:val="00004467"/>
    <w:rsid w:val="00005276"/>
    <w:rsid w:val="00005CAB"/>
    <w:rsid w:val="00005F48"/>
    <w:rsid w:val="00007665"/>
    <w:rsid w:val="00010101"/>
    <w:rsid w:val="0001111C"/>
    <w:rsid w:val="00013EF3"/>
    <w:rsid w:val="00013F79"/>
    <w:rsid w:val="0001479B"/>
    <w:rsid w:val="000153FE"/>
    <w:rsid w:val="000171D9"/>
    <w:rsid w:val="000172F0"/>
    <w:rsid w:val="0002001B"/>
    <w:rsid w:val="00021977"/>
    <w:rsid w:val="00023C26"/>
    <w:rsid w:val="00024626"/>
    <w:rsid w:val="00025582"/>
    <w:rsid w:val="000262C4"/>
    <w:rsid w:val="00027D7C"/>
    <w:rsid w:val="0003363C"/>
    <w:rsid w:val="000340DF"/>
    <w:rsid w:val="00034BA3"/>
    <w:rsid w:val="00034CA9"/>
    <w:rsid w:val="00036D51"/>
    <w:rsid w:val="00041E6B"/>
    <w:rsid w:val="00041F89"/>
    <w:rsid w:val="000437D5"/>
    <w:rsid w:val="00045440"/>
    <w:rsid w:val="000459ED"/>
    <w:rsid w:val="0004681D"/>
    <w:rsid w:val="0005059A"/>
    <w:rsid w:val="000517F8"/>
    <w:rsid w:val="0005285C"/>
    <w:rsid w:val="00052FCA"/>
    <w:rsid w:val="00056132"/>
    <w:rsid w:val="00057210"/>
    <w:rsid w:val="00060632"/>
    <w:rsid w:val="00061777"/>
    <w:rsid w:val="00063723"/>
    <w:rsid w:val="00064003"/>
    <w:rsid w:val="00064DB4"/>
    <w:rsid w:val="00065C49"/>
    <w:rsid w:val="0006656A"/>
    <w:rsid w:val="00066958"/>
    <w:rsid w:val="00067EA3"/>
    <w:rsid w:val="00072F4C"/>
    <w:rsid w:val="000735C9"/>
    <w:rsid w:val="0007593D"/>
    <w:rsid w:val="00080C62"/>
    <w:rsid w:val="00084D54"/>
    <w:rsid w:val="00084F76"/>
    <w:rsid w:val="000861F2"/>
    <w:rsid w:val="00092169"/>
    <w:rsid w:val="0009543F"/>
    <w:rsid w:val="0009622F"/>
    <w:rsid w:val="00096921"/>
    <w:rsid w:val="00096DE6"/>
    <w:rsid w:val="00097BEB"/>
    <w:rsid w:val="000A126F"/>
    <w:rsid w:val="000A246A"/>
    <w:rsid w:val="000A28A4"/>
    <w:rsid w:val="000A3DD1"/>
    <w:rsid w:val="000A40D3"/>
    <w:rsid w:val="000B45F6"/>
    <w:rsid w:val="000B524A"/>
    <w:rsid w:val="000B5726"/>
    <w:rsid w:val="000B5DE1"/>
    <w:rsid w:val="000C1D12"/>
    <w:rsid w:val="000C1DEE"/>
    <w:rsid w:val="000C23B1"/>
    <w:rsid w:val="000C2DB5"/>
    <w:rsid w:val="000C3886"/>
    <w:rsid w:val="000C6781"/>
    <w:rsid w:val="000D2F9B"/>
    <w:rsid w:val="000D510D"/>
    <w:rsid w:val="000D5584"/>
    <w:rsid w:val="000D6B1A"/>
    <w:rsid w:val="000D7AFB"/>
    <w:rsid w:val="000E5BAD"/>
    <w:rsid w:val="000E6863"/>
    <w:rsid w:val="000E6E46"/>
    <w:rsid w:val="000F0C1F"/>
    <w:rsid w:val="000F1D08"/>
    <w:rsid w:val="000F2704"/>
    <w:rsid w:val="000F3A17"/>
    <w:rsid w:val="000F412F"/>
    <w:rsid w:val="000F4167"/>
    <w:rsid w:val="000F6C19"/>
    <w:rsid w:val="00100561"/>
    <w:rsid w:val="00100922"/>
    <w:rsid w:val="00102173"/>
    <w:rsid w:val="00103A2C"/>
    <w:rsid w:val="00103F1A"/>
    <w:rsid w:val="00104443"/>
    <w:rsid w:val="0010568E"/>
    <w:rsid w:val="0010701C"/>
    <w:rsid w:val="00107361"/>
    <w:rsid w:val="00110FD4"/>
    <w:rsid w:val="0011108E"/>
    <w:rsid w:val="00114BE2"/>
    <w:rsid w:val="0011625E"/>
    <w:rsid w:val="001177F3"/>
    <w:rsid w:val="00120BEB"/>
    <w:rsid w:val="00121260"/>
    <w:rsid w:val="00121B52"/>
    <w:rsid w:val="001251A9"/>
    <w:rsid w:val="001268FC"/>
    <w:rsid w:val="00130005"/>
    <w:rsid w:val="00132BAA"/>
    <w:rsid w:val="00134BE5"/>
    <w:rsid w:val="0013548B"/>
    <w:rsid w:val="0013619C"/>
    <w:rsid w:val="00141E86"/>
    <w:rsid w:val="001473F3"/>
    <w:rsid w:val="00151E7D"/>
    <w:rsid w:val="00153F77"/>
    <w:rsid w:val="001561A3"/>
    <w:rsid w:val="00157084"/>
    <w:rsid w:val="00157602"/>
    <w:rsid w:val="00157BD6"/>
    <w:rsid w:val="00157F63"/>
    <w:rsid w:val="001626BA"/>
    <w:rsid w:val="001628C4"/>
    <w:rsid w:val="00162D96"/>
    <w:rsid w:val="0016341F"/>
    <w:rsid w:val="001641A8"/>
    <w:rsid w:val="00164FE3"/>
    <w:rsid w:val="00172C23"/>
    <w:rsid w:val="00173769"/>
    <w:rsid w:val="00175CA7"/>
    <w:rsid w:val="00176C23"/>
    <w:rsid w:val="00177138"/>
    <w:rsid w:val="00180457"/>
    <w:rsid w:val="00181C31"/>
    <w:rsid w:val="00187A11"/>
    <w:rsid w:val="0019217D"/>
    <w:rsid w:val="00193417"/>
    <w:rsid w:val="00195614"/>
    <w:rsid w:val="001A1037"/>
    <w:rsid w:val="001A18C5"/>
    <w:rsid w:val="001B1E8A"/>
    <w:rsid w:val="001B6DB2"/>
    <w:rsid w:val="001C06BB"/>
    <w:rsid w:val="001C2305"/>
    <w:rsid w:val="001C3157"/>
    <w:rsid w:val="001C4F34"/>
    <w:rsid w:val="001C7ECE"/>
    <w:rsid w:val="001D063A"/>
    <w:rsid w:val="001D13A2"/>
    <w:rsid w:val="001D39DA"/>
    <w:rsid w:val="001D4456"/>
    <w:rsid w:val="001D63B8"/>
    <w:rsid w:val="001E049B"/>
    <w:rsid w:val="001E1342"/>
    <w:rsid w:val="001E14A1"/>
    <w:rsid w:val="001E4772"/>
    <w:rsid w:val="001E6414"/>
    <w:rsid w:val="001E7915"/>
    <w:rsid w:val="001F068A"/>
    <w:rsid w:val="001F13C2"/>
    <w:rsid w:val="001F6CA7"/>
    <w:rsid w:val="001F7650"/>
    <w:rsid w:val="00200A5A"/>
    <w:rsid w:val="002032C6"/>
    <w:rsid w:val="0020387B"/>
    <w:rsid w:val="00204F83"/>
    <w:rsid w:val="00207472"/>
    <w:rsid w:val="00207995"/>
    <w:rsid w:val="00220495"/>
    <w:rsid w:val="002216FC"/>
    <w:rsid w:val="00223EC2"/>
    <w:rsid w:val="00225BC5"/>
    <w:rsid w:val="00225E06"/>
    <w:rsid w:val="002268C0"/>
    <w:rsid w:val="0023043A"/>
    <w:rsid w:val="00231288"/>
    <w:rsid w:val="00231A21"/>
    <w:rsid w:val="00232176"/>
    <w:rsid w:val="00232ADF"/>
    <w:rsid w:val="00233988"/>
    <w:rsid w:val="00233E8C"/>
    <w:rsid w:val="0023554A"/>
    <w:rsid w:val="00242202"/>
    <w:rsid w:val="00244019"/>
    <w:rsid w:val="002446CB"/>
    <w:rsid w:val="00244795"/>
    <w:rsid w:val="00253E1A"/>
    <w:rsid w:val="00254E6E"/>
    <w:rsid w:val="00255DAF"/>
    <w:rsid w:val="00256908"/>
    <w:rsid w:val="002656D8"/>
    <w:rsid w:val="002665B3"/>
    <w:rsid w:val="002671E5"/>
    <w:rsid w:val="0026768B"/>
    <w:rsid w:val="0027031A"/>
    <w:rsid w:val="002709F1"/>
    <w:rsid w:val="0027114F"/>
    <w:rsid w:val="00271190"/>
    <w:rsid w:val="00271FDF"/>
    <w:rsid w:val="002722E2"/>
    <w:rsid w:val="00272B1B"/>
    <w:rsid w:val="00273857"/>
    <w:rsid w:val="0028055C"/>
    <w:rsid w:val="002815B8"/>
    <w:rsid w:val="00287E57"/>
    <w:rsid w:val="0029387C"/>
    <w:rsid w:val="002946DC"/>
    <w:rsid w:val="002952E4"/>
    <w:rsid w:val="002965F8"/>
    <w:rsid w:val="002A1D86"/>
    <w:rsid w:val="002A3E0F"/>
    <w:rsid w:val="002A460A"/>
    <w:rsid w:val="002A565E"/>
    <w:rsid w:val="002A7C34"/>
    <w:rsid w:val="002A7E29"/>
    <w:rsid w:val="002A7EB0"/>
    <w:rsid w:val="002B10C7"/>
    <w:rsid w:val="002B136A"/>
    <w:rsid w:val="002B1578"/>
    <w:rsid w:val="002B26A4"/>
    <w:rsid w:val="002B528E"/>
    <w:rsid w:val="002B59B3"/>
    <w:rsid w:val="002C3B4D"/>
    <w:rsid w:val="002C3CA9"/>
    <w:rsid w:val="002C3D3E"/>
    <w:rsid w:val="002D12E6"/>
    <w:rsid w:val="002D3D2E"/>
    <w:rsid w:val="002D3DDA"/>
    <w:rsid w:val="002D55AB"/>
    <w:rsid w:val="002E009D"/>
    <w:rsid w:val="002E0C9C"/>
    <w:rsid w:val="002E1B8D"/>
    <w:rsid w:val="002E3F47"/>
    <w:rsid w:val="002E6C80"/>
    <w:rsid w:val="002E6F99"/>
    <w:rsid w:val="002E6FA9"/>
    <w:rsid w:val="002E7BC8"/>
    <w:rsid w:val="002E7E70"/>
    <w:rsid w:val="002F00EE"/>
    <w:rsid w:val="002F6CAB"/>
    <w:rsid w:val="00303001"/>
    <w:rsid w:val="0030667E"/>
    <w:rsid w:val="003157F0"/>
    <w:rsid w:val="0031633B"/>
    <w:rsid w:val="00321B97"/>
    <w:rsid w:val="003257FE"/>
    <w:rsid w:val="003273D4"/>
    <w:rsid w:val="003275E2"/>
    <w:rsid w:val="00327669"/>
    <w:rsid w:val="0033052B"/>
    <w:rsid w:val="00332808"/>
    <w:rsid w:val="0033536C"/>
    <w:rsid w:val="00337CB1"/>
    <w:rsid w:val="003404E2"/>
    <w:rsid w:val="00343F5D"/>
    <w:rsid w:val="003440AF"/>
    <w:rsid w:val="00345E14"/>
    <w:rsid w:val="003461FF"/>
    <w:rsid w:val="00352052"/>
    <w:rsid w:val="00360352"/>
    <w:rsid w:val="003708E1"/>
    <w:rsid w:val="00372A81"/>
    <w:rsid w:val="00373BE6"/>
    <w:rsid w:val="00375AC8"/>
    <w:rsid w:val="003808B5"/>
    <w:rsid w:val="003841BD"/>
    <w:rsid w:val="00385861"/>
    <w:rsid w:val="00390379"/>
    <w:rsid w:val="00394EF1"/>
    <w:rsid w:val="00395168"/>
    <w:rsid w:val="00395A1A"/>
    <w:rsid w:val="00396B54"/>
    <w:rsid w:val="003A0F54"/>
    <w:rsid w:val="003A21CF"/>
    <w:rsid w:val="003A24F2"/>
    <w:rsid w:val="003A4B00"/>
    <w:rsid w:val="003A5391"/>
    <w:rsid w:val="003A593A"/>
    <w:rsid w:val="003A5C4F"/>
    <w:rsid w:val="003A6267"/>
    <w:rsid w:val="003B20D3"/>
    <w:rsid w:val="003B2477"/>
    <w:rsid w:val="003B420A"/>
    <w:rsid w:val="003B4788"/>
    <w:rsid w:val="003B61CC"/>
    <w:rsid w:val="003C08D7"/>
    <w:rsid w:val="003C3BA3"/>
    <w:rsid w:val="003C44AC"/>
    <w:rsid w:val="003C784D"/>
    <w:rsid w:val="003D1174"/>
    <w:rsid w:val="003D3867"/>
    <w:rsid w:val="003D3D24"/>
    <w:rsid w:val="003D3E3B"/>
    <w:rsid w:val="003D510E"/>
    <w:rsid w:val="003D76FC"/>
    <w:rsid w:val="003E1A90"/>
    <w:rsid w:val="003E516A"/>
    <w:rsid w:val="003E5665"/>
    <w:rsid w:val="003E59FC"/>
    <w:rsid w:val="003E7EFF"/>
    <w:rsid w:val="003F2F83"/>
    <w:rsid w:val="003F3117"/>
    <w:rsid w:val="003F34C0"/>
    <w:rsid w:val="003F4382"/>
    <w:rsid w:val="003F4DED"/>
    <w:rsid w:val="003F525F"/>
    <w:rsid w:val="003F603E"/>
    <w:rsid w:val="003F66D4"/>
    <w:rsid w:val="003F6CCA"/>
    <w:rsid w:val="004017FD"/>
    <w:rsid w:val="00401AAC"/>
    <w:rsid w:val="0040416B"/>
    <w:rsid w:val="00404624"/>
    <w:rsid w:val="0040590C"/>
    <w:rsid w:val="00406336"/>
    <w:rsid w:val="00407452"/>
    <w:rsid w:val="00407938"/>
    <w:rsid w:val="00412937"/>
    <w:rsid w:val="00412B08"/>
    <w:rsid w:val="00412CC0"/>
    <w:rsid w:val="004133CD"/>
    <w:rsid w:val="0041392E"/>
    <w:rsid w:val="004238B2"/>
    <w:rsid w:val="004263E6"/>
    <w:rsid w:val="00432B2B"/>
    <w:rsid w:val="004360C6"/>
    <w:rsid w:val="0043677D"/>
    <w:rsid w:val="00436842"/>
    <w:rsid w:val="00440ADC"/>
    <w:rsid w:val="00444799"/>
    <w:rsid w:val="004450B3"/>
    <w:rsid w:val="004455AA"/>
    <w:rsid w:val="004476F2"/>
    <w:rsid w:val="00447A58"/>
    <w:rsid w:val="004529A8"/>
    <w:rsid w:val="00453869"/>
    <w:rsid w:val="00454867"/>
    <w:rsid w:val="004553B7"/>
    <w:rsid w:val="00456F83"/>
    <w:rsid w:val="004578A8"/>
    <w:rsid w:val="0046252E"/>
    <w:rsid w:val="004628B0"/>
    <w:rsid w:val="0046358F"/>
    <w:rsid w:val="00473B1A"/>
    <w:rsid w:val="00473E56"/>
    <w:rsid w:val="00476D74"/>
    <w:rsid w:val="0048238D"/>
    <w:rsid w:val="00482497"/>
    <w:rsid w:val="00483319"/>
    <w:rsid w:val="00484C18"/>
    <w:rsid w:val="00484E30"/>
    <w:rsid w:val="00485EF6"/>
    <w:rsid w:val="0049036C"/>
    <w:rsid w:val="00490603"/>
    <w:rsid w:val="004908D2"/>
    <w:rsid w:val="0049299F"/>
    <w:rsid w:val="004929BC"/>
    <w:rsid w:val="004930A0"/>
    <w:rsid w:val="00493868"/>
    <w:rsid w:val="0049394C"/>
    <w:rsid w:val="00494EC6"/>
    <w:rsid w:val="004953E5"/>
    <w:rsid w:val="004A01DE"/>
    <w:rsid w:val="004A15F9"/>
    <w:rsid w:val="004A30D5"/>
    <w:rsid w:val="004A5A25"/>
    <w:rsid w:val="004A7C1B"/>
    <w:rsid w:val="004A7C56"/>
    <w:rsid w:val="004B01DB"/>
    <w:rsid w:val="004B0BBB"/>
    <w:rsid w:val="004B1D78"/>
    <w:rsid w:val="004B2105"/>
    <w:rsid w:val="004B61D7"/>
    <w:rsid w:val="004C0F0B"/>
    <w:rsid w:val="004C31DF"/>
    <w:rsid w:val="004D0705"/>
    <w:rsid w:val="004D27D3"/>
    <w:rsid w:val="004E136E"/>
    <w:rsid w:val="004E19D5"/>
    <w:rsid w:val="004E4F95"/>
    <w:rsid w:val="004E608F"/>
    <w:rsid w:val="004F0DC1"/>
    <w:rsid w:val="004F1353"/>
    <w:rsid w:val="004F1CE6"/>
    <w:rsid w:val="004F3F29"/>
    <w:rsid w:val="004F66D2"/>
    <w:rsid w:val="004F730A"/>
    <w:rsid w:val="004F7498"/>
    <w:rsid w:val="004F7D56"/>
    <w:rsid w:val="005007D5"/>
    <w:rsid w:val="005017E6"/>
    <w:rsid w:val="005022A2"/>
    <w:rsid w:val="0050566E"/>
    <w:rsid w:val="0050704F"/>
    <w:rsid w:val="0051245D"/>
    <w:rsid w:val="005138A3"/>
    <w:rsid w:val="005142C0"/>
    <w:rsid w:val="00521BD4"/>
    <w:rsid w:val="00521F63"/>
    <w:rsid w:val="0052237E"/>
    <w:rsid w:val="005236E1"/>
    <w:rsid w:val="00525C92"/>
    <w:rsid w:val="00525E68"/>
    <w:rsid w:val="005261A9"/>
    <w:rsid w:val="00527812"/>
    <w:rsid w:val="00527AC5"/>
    <w:rsid w:val="00530B4D"/>
    <w:rsid w:val="00531123"/>
    <w:rsid w:val="005317CD"/>
    <w:rsid w:val="005318E9"/>
    <w:rsid w:val="0053396C"/>
    <w:rsid w:val="005342C8"/>
    <w:rsid w:val="0053485E"/>
    <w:rsid w:val="00535CD7"/>
    <w:rsid w:val="0053767A"/>
    <w:rsid w:val="00542633"/>
    <w:rsid w:val="00544B49"/>
    <w:rsid w:val="00546877"/>
    <w:rsid w:val="00557EE1"/>
    <w:rsid w:val="005609C1"/>
    <w:rsid w:val="0056390D"/>
    <w:rsid w:val="005640C0"/>
    <w:rsid w:val="005647C9"/>
    <w:rsid w:val="005655E9"/>
    <w:rsid w:val="00570A65"/>
    <w:rsid w:val="0057514F"/>
    <w:rsid w:val="00576E79"/>
    <w:rsid w:val="00580403"/>
    <w:rsid w:val="0058205B"/>
    <w:rsid w:val="00583E36"/>
    <w:rsid w:val="005856E4"/>
    <w:rsid w:val="0058582B"/>
    <w:rsid w:val="00590390"/>
    <w:rsid w:val="00590812"/>
    <w:rsid w:val="005923AD"/>
    <w:rsid w:val="005A1EDD"/>
    <w:rsid w:val="005A2040"/>
    <w:rsid w:val="005B1723"/>
    <w:rsid w:val="005B19ED"/>
    <w:rsid w:val="005B5E17"/>
    <w:rsid w:val="005B656F"/>
    <w:rsid w:val="005B67EE"/>
    <w:rsid w:val="005C1A5C"/>
    <w:rsid w:val="005C330D"/>
    <w:rsid w:val="005C3C11"/>
    <w:rsid w:val="005C6613"/>
    <w:rsid w:val="005D35F5"/>
    <w:rsid w:val="005D4734"/>
    <w:rsid w:val="005D784D"/>
    <w:rsid w:val="005E02EF"/>
    <w:rsid w:val="005E15AE"/>
    <w:rsid w:val="005E1785"/>
    <w:rsid w:val="005E1E37"/>
    <w:rsid w:val="005E3ABB"/>
    <w:rsid w:val="005E3CE9"/>
    <w:rsid w:val="005E443C"/>
    <w:rsid w:val="005E44B1"/>
    <w:rsid w:val="005E6384"/>
    <w:rsid w:val="005E6481"/>
    <w:rsid w:val="005F3598"/>
    <w:rsid w:val="005F4D47"/>
    <w:rsid w:val="005F5899"/>
    <w:rsid w:val="00602D62"/>
    <w:rsid w:val="00603F72"/>
    <w:rsid w:val="00604672"/>
    <w:rsid w:val="006047F6"/>
    <w:rsid w:val="00605CA7"/>
    <w:rsid w:val="0060795D"/>
    <w:rsid w:val="00607CBC"/>
    <w:rsid w:val="006110B3"/>
    <w:rsid w:val="006151B6"/>
    <w:rsid w:val="00615DEE"/>
    <w:rsid w:val="006172B7"/>
    <w:rsid w:val="00621C52"/>
    <w:rsid w:val="006235A9"/>
    <w:rsid w:val="00626F27"/>
    <w:rsid w:val="00627EB8"/>
    <w:rsid w:val="006332A2"/>
    <w:rsid w:val="00634355"/>
    <w:rsid w:val="00635926"/>
    <w:rsid w:val="00641FEE"/>
    <w:rsid w:val="00644AD3"/>
    <w:rsid w:val="00644D36"/>
    <w:rsid w:val="006461C9"/>
    <w:rsid w:val="00646587"/>
    <w:rsid w:val="00654FBA"/>
    <w:rsid w:val="00655526"/>
    <w:rsid w:val="00657F3E"/>
    <w:rsid w:val="006615F4"/>
    <w:rsid w:val="006746B2"/>
    <w:rsid w:val="00674E7A"/>
    <w:rsid w:val="00675703"/>
    <w:rsid w:val="00682415"/>
    <w:rsid w:val="00683FAD"/>
    <w:rsid w:val="00685BB7"/>
    <w:rsid w:val="0068638D"/>
    <w:rsid w:val="006877AB"/>
    <w:rsid w:val="00691A0B"/>
    <w:rsid w:val="00691FCE"/>
    <w:rsid w:val="006925A8"/>
    <w:rsid w:val="006930BE"/>
    <w:rsid w:val="006A053A"/>
    <w:rsid w:val="006A24BE"/>
    <w:rsid w:val="006A38D3"/>
    <w:rsid w:val="006A5B87"/>
    <w:rsid w:val="006A5CE3"/>
    <w:rsid w:val="006A7CC2"/>
    <w:rsid w:val="006B033F"/>
    <w:rsid w:val="006B0656"/>
    <w:rsid w:val="006B0872"/>
    <w:rsid w:val="006B1D2D"/>
    <w:rsid w:val="006B2A39"/>
    <w:rsid w:val="006B37D5"/>
    <w:rsid w:val="006B784E"/>
    <w:rsid w:val="006C0101"/>
    <w:rsid w:val="006C14C8"/>
    <w:rsid w:val="006C6A71"/>
    <w:rsid w:val="006D0561"/>
    <w:rsid w:val="006D1D76"/>
    <w:rsid w:val="006E05A6"/>
    <w:rsid w:val="006E2E7F"/>
    <w:rsid w:val="006E481A"/>
    <w:rsid w:val="006E4E46"/>
    <w:rsid w:val="006E707C"/>
    <w:rsid w:val="006F090F"/>
    <w:rsid w:val="006F0FD1"/>
    <w:rsid w:val="006F325B"/>
    <w:rsid w:val="006F3CFA"/>
    <w:rsid w:val="007022B3"/>
    <w:rsid w:val="007030D9"/>
    <w:rsid w:val="00704036"/>
    <w:rsid w:val="00705879"/>
    <w:rsid w:val="00707FFC"/>
    <w:rsid w:val="00711C70"/>
    <w:rsid w:val="00711D3E"/>
    <w:rsid w:val="0071239F"/>
    <w:rsid w:val="00714785"/>
    <w:rsid w:val="0071579C"/>
    <w:rsid w:val="00717915"/>
    <w:rsid w:val="0072029F"/>
    <w:rsid w:val="0072217E"/>
    <w:rsid w:val="007222F7"/>
    <w:rsid w:val="00723968"/>
    <w:rsid w:val="00723FA7"/>
    <w:rsid w:val="00724F18"/>
    <w:rsid w:val="007255BD"/>
    <w:rsid w:val="007259B2"/>
    <w:rsid w:val="00725F09"/>
    <w:rsid w:val="00726F29"/>
    <w:rsid w:val="00726F7F"/>
    <w:rsid w:val="00727A4E"/>
    <w:rsid w:val="007349CF"/>
    <w:rsid w:val="007349D2"/>
    <w:rsid w:val="007350E6"/>
    <w:rsid w:val="00740090"/>
    <w:rsid w:val="00740267"/>
    <w:rsid w:val="00741C4D"/>
    <w:rsid w:val="00743439"/>
    <w:rsid w:val="0074402C"/>
    <w:rsid w:val="00744CE0"/>
    <w:rsid w:val="00745CF0"/>
    <w:rsid w:val="0075060E"/>
    <w:rsid w:val="00751AB0"/>
    <w:rsid w:val="00756430"/>
    <w:rsid w:val="007619DD"/>
    <w:rsid w:val="007645AA"/>
    <w:rsid w:val="00765A29"/>
    <w:rsid w:val="00766644"/>
    <w:rsid w:val="00766DDE"/>
    <w:rsid w:val="00767428"/>
    <w:rsid w:val="00767791"/>
    <w:rsid w:val="007760F6"/>
    <w:rsid w:val="00784128"/>
    <w:rsid w:val="00784FFA"/>
    <w:rsid w:val="007858EB"/>
    <w:rsid w:val="0079313D"/>
    <w:rsid w:val="00795885"/>
    <w:rsid w:val="007A0FB8"/>
    <w:rsid w:val="007A2E3E"/>
    <w:rsid w:val="007A3572"/>
    <w:rsid w:val="007A6D59"/>
    <w:rsid w:val="007B3710"/>
    <w:rsid w:val="007B43B3"/>
    <w:rsid w:val="007B5645"/>
    <w:rsid w:val="007B5F9B"/>
    <w:rsid w:val="007B7918"/>
    <w:rsid w:val="007C08BE"/>
    <w:rsid w:val="007C5B55"/>
    <w:rsid w:val="007C6AF2"/>
    <w:rsid w:val="007C72E9"/>
    <w:rsid w:val="007D1F2D"/>
    <w:rsid w:val="007D4E88"/>
    <w:rsid w:val="007E116A"/>
    <w:rsid w:val="007E18E6"/>
    <w:rsid w:val="007E1A6F"/>
    <w:rsid w:val="007E2D4B"/>
    <w:rsid w:val="007E33F0"/>
    <w:rsid w:val="007E6A55"/>
    <w:rsid w:val="007E764B"/>
    <w:rsid w:val="007E768F"/>
    <w:rsid w:val="007E7DF5"/>
    <w:rsid w:val="007F14B8"/>
    <w:rsid w:val="007F1B20"/>
    <w:rsid w:val="007F26BB"/>
    <w:rsid w:val="008021E4"/>
    <w:rsid w:val="008029A1"/>
    <w:rsid w:val="00805C6E"/>
    <w:rsid w:val="00810901"/>
    <w:rsid w:val="0081270F"/>
    <w:rsid w:val="00815409"/>
    <w:rsid w:val="00820CCF"/>
    <w:rsid w:val="00822509"/>
    <w:rsid w:val="00822F1F"/>
    <w:rsid w:val="008234C4"/>
    <w:rsid w:val="0082402E"/>
    <w:rsid w:val="008306CA"/>
    <w:rsid w:val="00831630"/>
    <w:rsid w:val="00833460"/>
    <w:rsid w:val="008334DA"/>
    <w:rsid w:val="00834827"/>
    <w:rsid w:val="00834BC4"/>
    <w:rsid w:val="00835B25"/>
    <w:rsid w:val="008519B9"/>
    <w:rsid w:val="00852A63"/>
    <w:rsid w:val="008532D2"/>
    <w:rsid w:val="00853E1B"/>
    <w:rsid w:val="00861A24"/>
    <w:rsid w:val="008631B7"/>
    <w:rsid w:val="00863B45"/>
    <w:rsid w:val="00865DF6"/>
    <w:rsid w:val="0086606B"/>
    <w:rsid w:val="0087361B"/>
    <w:rsid w:val="00874206"/>
    <w:rsid w:val="008747A9"/>
    <w:rsid w:val="00875816"/>
    <w:rsid w:val="008765D9"/>
    <w:rsid w:val="00881102"/>
    <w:rsid w:val="00882008"/>
    <w:rsid w:val="00885F5B"/>
    <w:rsid w:val="00886014"/>
    <w:rsid w:val="008922DF"/>
    <w:rsid w:val="00892D67"/>
    <w:rsid w:val="00893F95"/>
    <w:rsid w:val="008952A1"/>
    <w:rsid w:val="00897218"/>
    <w:rsid w:val="008A2055"/>
    <w:rsid w:val="008A76CC"/>
    <w:rsid w:val="008B1296"/>
    <w:rsid w:val="008B3586"/>
    <w:rsid w:val="008B3DF6"/>
    <w:rsid w:val="008B5AC3"/>
    <w:rsid w:val="008B6AC4"/>
    <w:rsid w:val="008C00FB"/>
    <w:rsid w:val="008C05CD"/>
    <w:rsid w:val="008C1280"/>
    <w:rsid w:val="008C5CDA"/>
    <w:rsid w:val="008C6046"/>
    <w:rsid w:val="008D02EF"/>
    <w:rsid w:val="008D1024"/>
    <w:rsid w:val="008D1A81"/>
    <w:rsid w:val="008D1B6C"/>
    <w:rsid w:val="008D27C5"/>
    <w:rsid w:val="008D2902"/>
    <w:rsid w:val="008D3C5D"/>
    <w:rsid w:val="008D4C81"/>
    <w:rsid w:val="008D56D1"/>
    <w:rsid w:val="008D69F5"/>
    <w:rsid w:val="008D6DC8"/>
    <w:rsid w:val="008D6DF9"/>
    <w:rsid w:val="008E0A37"/>
    <w:rsid w:val="008E3059"/>
    <w:rsid w:val="008E4D7C"/>
    <w:rsid w:val="008E7D6C"/>
    <w:rsid w:val="008F12CC"/>
    <w:rsid w:val="008F4D0B"/>
    <w:rsid w:val="008F529A"/>
    <w:rsid w:val="008F5767"/>
    <w:rsid w:val="008F7116"/>
    <w:rsid w:val="00901CE3"/>
    <w:rsid w:val="00910ABF"/>
    <w:rsid w:val="0091371D"/>
    <w:rsid w:val="0091431B"/>
    <w:rsid w:val="00914F1E"/>
    <w:rsid w:val="009154B6"/>
    <w:rsid w:val="00915DBA"/>
    <w:rsid w:val="00916E35"/>
    <w:rsid w:val="00916E9A"/>
    <w:rsid w:val="00917565"/>
    <w:rsid w:val="009178F7"/>
    <w:rsid w:val="00920AB8"/>
    <w:rsid w:val="0092300F"/>
    <w:rsid w:val="00927ADB"/>
    <w:rsid w:val="0093065A"/>
    <w:rsid w:val="0093075F"/>
    <w:rsid w:val="00931F93"/>
    <w:rsid w:val="00932463"/>
    <w:rsid w:val="009337B7"/>
    <w:rsid w:val="00933C96"/>
    <w:rsid w:val="00933FF2"/>
    <w:rsid w:val="0093498B"/>
    <w:rsid w:val="0093507F"/>
    <w:rsid w:val="009368C8"/>
    <w:rsid w:val="00937220"/>
    <w:rsid w:val="00941B5C"/>
    <w:rsid w:val="00942EDB"/>
    <w:rsid w:val="00943427"/>
    <w:rsid w:val="009464BD"/>
    <w:rsid w:val="009505A0"/>
    <w:rsid w:val="009528A0"/>
    <w:rsid w:val="00954049"/>
    <w:rsid w:val="00960E1F"/>
    <w:rsid w:val="00962371"/>
    <w:rsid w:val="00964263"/>
    <w:rsid w:val="0096557F"/>
    <w:rsid w:val="00970B2D"/>
    <w:rsid w:val="00970B51"/>
    <w:rsid w:val="00973281"/>
    <w:rsid w:val="00975459"/>
    <w:rsid w:val="00975FF9"/>
    <w:rsid w:val="00977DF8"/>
    <w:rsid w:val="00980009"/>
    <w:rsid w:val="009808FB"/>
    <w:rsid w:val="0098189F"/>
    <w:rsid w:val="00981915"/>
    <w:rsid w:val="00983013"/>
    <w:rsid w:val="00983B3D"/>
    <w:rsid w:val="00987EDA"/>
    <w:rsid w:val="00991BD5"/>
    <w:rsid w:val="00993D21"/>
    <w:rsid w:val="009A02C0"/>
    <w:rsid w:val="009A07BE"/>
    <w:rsid w:val="009A27A9"/>
    <w:rsid w:val="009A5C42"/>
    <w:rsid w:val="009A6584"/>
    <w:rsid w:val="009B0DB7"/>
    <w:rsid w:val="009B137C"/>
    <w:rsid w:val="009B2DD5"/>
    <w:rsid w:val="009B40D0"/>
    <w:rsid w:val="009B64AC"/>
    <w:rsid w:val="009B6E1C"/>
    <w:rsid w:val="009C0CCF"/>
    <w:rsid w:val="009C6DBA"/>
    <w:rsid w:val="009D1433"/>
    <w:rsid w:val="009D2504"/>
    <w:rsid w:val="009D30F3"/>
    <w:rsid w:val="009D4D25"/>
    <w:rsid w:val="009D5249"/>
    <w:rsid w:val="009D7E84"/>
    <w:rsid w:val="009E119A"/>
    <w:rsid w:val="009E2507"/>
    <w:rsid w:val="009E28CD"/>
    <w:rsid w:val="009E39F9"/>
    <w:rsid w:val="009E3D46"/>
    <w:rsid w:val="009F325F"/>
    <w:rsid w:val="009F4E76"/>
    <w:rsid w:val="009F51E2"/>
    <w:rsid w:val="00A031E7"/>
    <w:rsid w:val="00A035FC"/>
    <w:rsid w:val="00A116F1"/>
    <w:rsid w:val="00A119C6"/>
    <w:rsid w:val="00A13555"/>
    <w:rsid w:val="00A14B0D"/>
    <w:rsid w:val="00A14F2B"/>
    <w:rsid w:val="00A15A7D"/>
    <w:rsid w:val="00A17369"/>
    <w:rsid w:val="00A17AE0"/>
    <w:rsid w:val="00A2737B"/>
    <w:rsid w:val="00A31825"/>
    <w:rsid w:val="00A32D65"/>
    <w:rsid w:val="00A34ED9"/>
    <w:rsid w:val="00A369EF"/>
    <w:rsid w:val="00A426E6"/>
    <w:rsid w:val="00A42C0F"/>
    <w:rsid w:val="00A42FBE"/>
    <w:rsid w:val="00A46F53"/>
    <w:rsid w:val="00A478F4"/>
    <w:rsid w:val="00A51F94"/>
    <w:rsid w:val="00A5273C"/>
    <w:rsid w:val="00A54360"/>
    <w:rsid w:val="00A55794"/>
    <w:rsid w:val="00A56815"/>
    <w:rsid w:val="00A57314"/>
    <w:rsid w:val="00A57EBC"/>
    <w:rsid w:val="00A61C94"/>
    <w:rsid w:val="00A62BAF"/>
    <w:rsid w:val="00A62CA8"/>
    <w:rsid w:val="00A64940"/>
    <w:rsid w:val="00A65774"/>
    <w:rsid w:val="00A66635"/>
    <w:rsid w:val="00A67437"/>
    <w:rsid w:val="00A70A74"/>
    <w:rsid w:val="00A75E69"/>
    <w:rsid w:val="00A77189"/>
    <w:rsid w:val="00A771FB"/>
    <w:rsid w:val="00A822C7"/>
    <w:rsid w:val="00A82D81"/>
    <w:rsid w:val="00A83FC8"/>
    <w:rsid w:val="00A8409E"/>
    <w:rsid w:val="00A84694"/>
    <w:rsid w:val="00A8624A"/>
    <w:rsid w:val="00A87E91"/>
    <w:rsid w:val="00A90000"/>
    <w:rsid w:val="00A908B9"/>
    <w:rsid w:val="00A918ED"/>
    <w:rsid w:val="00A9736C"/>
    <w:rsid w:val="00AA0E52"/>
    <w:rsid w:val="00AA2604"/>
    <w:rsid w:val="00AA34AE"/>
    <w:rsid w:val="00AA6CD3"/>
    <w:rsid w:val="00AA715F"/>
    <w:rsid w:val="00AB3AC1"/>
    <w:rsid w:val="00AB55C8"/>
    <w:rsid w:val="00AB616B"/>
    <w:rsid w:val="00AB670A"/>
    <w:rsid w:val="00AB6FEB"/>
    <w:rsid w:val="00AB7BE9"/>
    <w:rsid w:val="00AC0F3A"/>
    <w:rsid w:val="00AD15BB"/>
    <w:rsid w:val="00AD1DD2"/>
    <w:rsid w:val="00AD27E9"/>
    <w:rsid w:val="00AD570B"/>
    <w:rsid w:val="00AD617B"/>
    <w:rsid w:val="00AD7692"/>
    <w:rsid w:val="00AD7BFA"/>
    <w:rsid w:val="00AE0197"/>
    <w:rsid w:val="00AE2F0A"/>
    <w:rsid w:val="00AE469D"/>
    <w:rsid w:val="00AE4B8C"/>
    <w:rsid w:val="00AE5368"/>
    <w:rsid w:val="00AE5D97"/>
    <w:rsid w:val="00AE6CEC"/>
    <w:rsid w:val="00AE7BD6"/>
    <w:rsid w:val="00AF0CCA"/>
    <w:rsid w:val="00AF33FA"/>
    <w:rsid w:val="00AF3D6F"/>
    <w:rsid w:val="00AF3E58"/>
    <w:rsid w:val="00AF48D0"/>
    <w:rsid w:val="00AF514A"/>
    <w:rsid w:val="00AF5689"/>
    <w:rsid w:val="00AF5854"/>
    <w:rsid w:val="00AF7918"/>
    <w:rsid w:val="00B00A32"/>
    <w:rsid w:val="00B00B3C"/>
    <w:rsid w:val="00B018E1"/>
    <w:rsid w:val="00B02C4E"/>
    <w:rsid w:val="00B06649"/>
    <w:rsid w:val="00B07AC7"/>
    <w:rsid w:val="00B10223"/>
    <w:rsid w:val="00B1040D"/>
    <w:rsid w:val="00B12504"/>
    <w:rsid w:val="00B14362"/>
    <w:rsid w:val="00B15C95"/>
    <w:rsid w:val="00B21556"/>
    <w:rsid w:val="00B22639"/>
    <w:rsid w:val="00B23392"/>
    <w:rsid w:val="00B31AB9"/>
    <w:rsid w:val="00B31AFD"/>
    <w:rsid w:val="00B335E0"/>
    <w:rsid w:val="00B3400D"/>
    <w:rsid w:val="00B359E0"/>
    <w:rsid w:val="00B423BA"/>
    <w:rsid w:val="00B431BB"/>
    <w:rsid w:val="00B442C1"/>
    <w:rsid w:val="00B444B8"/>
    <w:rsid w:val="00B44664"/>
    <w:rsid w:val="00B4657A"/>
    <w:rsid w:val="00B51AF6"/>
    <w:rsid w:val="00B53606"/>
    <w:rsid w:val="00B5396E"/>
    <w:rsid w:val="00B55C26"/>
    <w:rsid w:val="00B62B6A"/>
    <w:rsid w:val="00B635F2"/>
    <w:rsid w:val="00B638D3"/>
    <w:rsid w:val="00B64E47"/>
    <w:rsid w:val="00B66622"/>
    <w:rsid w:val="00B74B1C"/>
    <w:rsid w:val="00B766F6"/>
    <w:rsid w:val="00B772F7"/>
    <w:rsid w:val="00B81A31"/>
    <w:rsid w:val="00B857B3"/>
    <w:rsid w:val="00B86685"/>
    <w:rsid w:val="00B90446"/>
    <w:rsid w:val="00B90D65"/>
    <w:rsid w:val="00B913E0"/>
    <w:rsid w:val="00B9171A"/>
    <w:rsid w:val="00B922B0"/>
    <w:rsid w:val="00B94497"/>
    <w:rsid w:val="00B9512F"/>
    <w:rsid w:val="00B9622E"/>
    <w:rsid w:val="00BA1B06"/>
    <w:rsid w:val="00BA4607"/>
    <w:rsid w:val="00BA66FC"/>
    <w:rsid w:val="00BA7EA2"/>
    <w:rsid w:val="00BB03E3"/>
    <w:rsid w:val="00BB1F08"/>
    <w:rsid w:val="00BB2F32"/>
    <w:rsid w:val="00BB3774"/>
    <w:rsid w:val="00BB37E2"/>
    <w:rsid w:val="00BB6CF1"/>
    <w:rsid w:val="00BB6DAF"/>
    <w:rsid w:val="00BC3320"/>
    <w:rsid w:val="00BC4BAB"/>
    <w:rsid w:val="00BC4D9C"/>
    <w:rsid w:val="00BC54D5"/>
    <w:rsid w:val="00BC5C99"/>
    <w:rsid w:val="00BC6CB1"/>
    <w:rsid w:val="00BD02F6"/>
    <w:rsid w:val="00BD1785"/>
    <w:rsid w:val="00BD281F"/>
    <w:rsid w:val="00BD68BF"/>
    <w:rsid w:val="00BE089A"/>
    <w:rsid w:val="00BE0D08"/>
    <w:rsid w:val="00BE156A"/>
    <w:rsid w:val="00BE4D8F"/>
    <w:rsid w:val="00BE681C"/>
    <w:rsid w:val="00BF200B"/>
    <w:rsid w:val="00BF3266"/>
    <w:rsid w:val="00BF7CF6"/>
    <w:rsid w:val="00C027BE"/>
    <w:rsid w:val="00C10ACC"/>
    <w:rsid w:val="00C10AE0"/>
    <w:rsid w:val="00C10F7D"/>
    <w:rsid w:val="00C11416"/>
    <w:rsid w:val="00C12A0F"/>
    <w:rsid w:val="00C1317A"/>
    <w:rsid w:val="00C134EF"/>
    <w:rsid w:val="00C1364F"/>
    <w:rsid w:val="00C13E34"/>
    <w:rsid w:val="00C1681D"/>
    <w:rsid w:val="00C17662"/>
    <w:rsid w:val="00C21BF6"/>
    <w:rsid w:val="00C23149"/>
    <w:rsid w:val="00C250B9"/>
    <w:rsid w:val="00C279FE"/>
    <w:rsid w:val="00C27EA2"/>
    <w:rsid w:val="00C307C9"/>
    <w:rsid w:val="00C3162A"/>
    <w:rsid w:val="00C31AF3"/>
    <w:rsid w:val="00C3474C"/>
    <w:rsid w:val="00C37348"/>
    <w:rsid w:val="00C43458"/>
    <w:rsid w:val="00C43470"/>
    <w:rsid w:val="00C44512"/>
    <w:rsid w:val="00C46246"/>
    <w:rsid w:val="00C477AD"/>
    <w:rsid w:val="00C51841"/>
    <w:rsid w:val="00C546B7"/>
    <w:rsid w:val="00C55546"/>
    <w:rsid w:val="00C5574A"/>
    <w:rsid w:val="00C61A95"/>
    <w:rsid w:val="00C6322E"/>
    <w:rsid w:val="00C63583"/>
    <w:rsid w:val="00C639D5"/>
    <w:rsid w:val="00C670A7"/>
    <w:rsid w:val="00C67F24"/>
    <w:rsid w:val="00C730D2"/>
    <w:rsid w:val="00C731D8"/>
    <w:rsid w:val="00C738C3"/>
    <w:rsid w:val="00C87473"/>
    <w:rsid w:val="00C90AAC"/>
    <w:rsid w:val="00C90E44"/>
    <w:rsid w:val="00C9168F"/>
    <w:rsid w:val="00C91CFC"/>
    <w:rsid w:val="00C96D01"/>
    <w:rsid w:val="00C9782D"/>
    <w:rsid w:val="00C97A97"/>
    <w:rsid w:val="00CA2E81"/>
    <w:rsid w:val="00CA46AC"/>
    <w:rsid w:val="00CB0C7C"/>
    <w:rsid w:val="00CB1DF0"/>
    <w:rsid w:val="00CB28F9"/>
    <w:rsid w:val="00CB3241"/>
    <w:rsid w:val="00CB3723"/>
    <w:rsid w:val="00CB4B2B"/>
    <w:rsid w:val="00CC36C3"/>
    <w:rsid w:val="00CC5651"/>
    <w:rsid w:val="00CC6E98"/>
    <w:rsid w:val="00CC7AE6"/>
    <w:rsid w:val="00CD03A7"/>
    <w:rsid w:val="00CD178C"/>
    <w:rsid w:val="00CD25DD"/>
    <w:rsid w:val="00CD295A"/>
    <w:rsid w:val="00CD45E0"/>
    <w:rsid w:val="00CD4A06"/>
    <w:rsid w:val="00CD503A"/>
    <w:rsid w:val="00CD5A8A"/>
    <w:rsid w:val="00CD669F"/>
    <w:rsid w:val="00CE3D91"/>
    <w:rsid w:val="00CE4362"/>
    <w:rsid w:val="00CE45FF"/>
    <w:rsid w:val="00CE50C0"/>
    <w:rsid w:val="00CE5282"/>
    <w:rsid w:val="00CE5ABA"/>
    <w:rsid w:val="00CE6598"/>
    <w:rsid w:val="00CE73D8"/>
    <w:rsid w:val="00CE7653"/>
    <w:rsid w:val="00CF3FBF"/>
    <w:rsid w:val="00CF5368"/>
    <w:rsid w:val="00CF574B"/>
    <w:rsid w:val="00CF58E1"/>
    <w:rsid w:val="00CF795E"/>
    <w:rsid w:val="00CF7A9E"/>
    <w:rsid w:val="00D005A3"/>
    <w:rsid w:val="00D005F7"/>
    <w:rsid w:val="00D01039"/>
    <w:rsid w:val="00D01691"/>
    <w:rsid w:val="00D07239"/>
    <w:rsid w:val="00D07568"/>
    <w:rsid w:val="00D1259B"/>
    <w:rsid w:val="00D17059"/>
    <w:rsid w:val="00D21721"/>
    <w:rsid w:val="00D23348"/>
    <w:rsid w:val="00D259F3"/>
    <w:rsid w:val="00D26D39"/>
    <w:rsid w:val="00D27779"/>
    <w:rsid w:val="00D27F07"/>
    <w:rsid w:val="00D305B2"/>
    <w:rsid w:val="00D3188D"/>
    <w:rsid w:val="00D32FF8"/>
    <w:rsid w:val="00D3407A"/>
    <w:rsid w:val="00D34A77"/>
    <w:rsid w:val="00D354C4"/>
    <w:rsid w:val="00D364A7"/>
    <w:rsid w:val="00D36801"/>
    <w:rsid w:val="00D36975"/>
    <w:rsid w:val="00D40261"/>
    <w:rsid w:val="00D40AA4"/>
    <w:rsid w:val="00D40CD3"/>
    <w:rsid w:val="00D52D1C"/>
    <w:rsid w:val="00D545C8"/>
    <w:rsid w:val="00D560F5"/>
    <w:rsid w:val="00D6101E"/>
    <w:rsid w:val="00D62C3B"/>
    <w:rsid w:val="00D63726"/>
    <w:rsid w:val="00D64A93"/>
    <w:rsid w:val="00D65A9E"/>
    <w:rsid w:val="00D65AE4"/>
    <w:rsid w:val="00D70EED"/>
    <w:rsid w:val="00D724A8"/>
    <w:rsid w:val="00D7407D"/>
    <w:rsid w:val="00D74CD6"/>
    <w:rsid w:val="00D750FF"/>
    <w:rsid w:val="00D77819"/>
    <w:rsid w:val="00D80E58"/>
    <w:rsid w:val="00D81992"/>
    <w:rsid w:val="00D84745"/>
    <w:rsid w:val="00D866E5"/>
    <w:rsid w:val="00D906FD"/>
    <w:rsid w:val="00D91C46"/>
    <w:rsid w:val="00D922A7"/>
    <w:rsid w:val="00D92AE5"/>
    <w:rsid w:val="00D94F06"/>
    <w:rsid w:val="00D9545D"/>
    <w:rsid w:val="00D972A8"/>
    <w:rsid w:val="00D97EE9"/>
    <w:rsid w:val="00DA0D6A"/>
    <w:rsid w:val="00DA371E"/>
    <w:rsid w:val="00DA4A6E"/>
    <w:rsid w:val="00DA5C04"/>
    <w:rsid w:val="00DA696D"/>
    <w:rsid w:val="00DA7B59"/>
    <w:rsid w:val="00DA7BAA"/>
    <w:rsid w:val="00DA7DDD"/>
    <w:rsid w:val="00DB080C"/>
    <w:rsid w:val="00DB0F6B"/>
    <w:rsid w:val="00DB176B"/>
    <w:rsid w:val="00DB3C33"/>
    <w:rsid w:val="00DB3C8D"/>
    <w:rsid w:val="00DB6DA7"/>
    <w:rsid w:val="00DB7013"/>
    <w:rsid w:val="00DB78DF"/>
    <w:rsid w:val="00DB7CDA"/>
    <w:rsid w:val="00DC0D52"/>
    <w:rsid w:val="00DC2A92"/>
    <w:rsid w:val="00DC3249"/>
    <w:rsid w:val="00DC4566"/>
    <w:rsid w:val="00DC6641"/>
    <w:rsid w:val="00DC6868"/>
    <w:rsid w:val="00DD1DF9"/>
    <w:rsid w:val="00DD2A7E"/>
    <w:rsid w:val="00DD42FD"/>
    <w:rsid w:val="00DD4BB0"/>
    <w:rsid w:val="00DD5F56"/>
    <w:rsid w:val="00DE1EB0"/>
    <w:rsid w:val="00DE4749"/>
    <w:rsid w:val="00DE5AFA"/>
    <w:rsid w:val="00DE5F80"/>
    <w:rsid w:val="00DE62FF"/>
    <w:rsid w:val="00DE6F92"/>
    <w:rsid w:val="00DE733D"/>
    <w:rsid w:val="00DE7B22"/>
    <w:rsid w:val="00DF14F4"/>
    <w:rsid w:val="00DF1504"/>
    <w:rsid w:val="00DF332D"/>
    <w:rsid w:val="00E00BE2"/>
    <w:rsid w:val="00E01B96"/>
    <w:rsid w:val="00E10A71"/>
    <w:rsid w:val="00E10E06"/>
    <w:rsid w:val="00E10E77"/>
    <w:rsid w:val="00E13AC5"/>
    <w:rsid w:val="00E15276"/>
    <w:rsid w:val="00E16C92"/>
    <w:rsid w:val="00E178F0"/>
    <w:rsid w:val="00E1790B"/>
    <w:rsid w:val="00E20DE2"/>
    <w:rsid w:val="00E22C0A"/>
    <w:rsid w:val="00E230E5"/>
    <w:rsid w:val="00E250ED"/>
    <w:rsid w:val="00E251CF"/>
    <w:rsid w:val="00E2540A"/>
    <w:rsid w:val="00E3032F"/>
    <w:rsid w:val="00E31844"/>
    <w:rsid w:val="00E32A01"/>
    <w:rsid w:val="00E32A63"/>
    <w:rsid w:val="00E37FCF"/>
    <w:rsid w:val="00E422FD"/>
    <w:rsid w:val="00E45182"/>
    <w:rsid w:val="00E46C06"/>
    <w:rsid w:val="00E46C8C"/>
    <w:rsid w:val="00E470C7"/>
    <w:rsid w:val="00E47F5E"/>
    <w:rsid w:val="00E52EC7"/>
    <w:rsid w:val="00E534BB"/>
    <w:rsid w:val="00E53ECC"/>
    <w:rsid w:val="00E5505A"/>
    <w:rsid w:val="00E61891"/>
    <w:rsid w:val="00E6364F"/>
    <w:rsid w:val="00E65D87"/>
    <w:rsid w:val="00E66ED9"/>
    <w:rsid w:val="00E76881"/>
    <w:rsid w:val="00E768FA"/>
    <w:rsid w:val="00E80C7B"/>
    <w:rsid w:val="00E84B8F"/>
    <w:rsid w:val="00E8782E"/>
    <w:rsid w:val="00E879E3"/>
    <w:rsid w:val="00E87B47"/>
    <w:rsid w:val="00E92B61"/>
    <w:rsid w:val="00E9760E"/>
    <w:rsid w:val="00E97676"/>
    <w:rsid w:val="00E97B27"/>
    <w:rsid w:val="00EA15C2"/>
    <w:rsid w:val="00EA1618"/>
    <w:rsid w:val="00EA359A"/>
    <w:rsid w:val="00EA6EB2"/>
    <w:rsid w:val="00EA7A90"/>
    <w:rsid w:val="00EB2AD7"/>
    <w:rsid w:val="00EB587A"/>
    <w:rsid w:val="00EB5BAC"/>
    <w:rsid w:val="00EC1436"/>
    <w:rsid w:val="00EC3025"/>
    <w:rsid w:val="00ED3645"/>
    <w:rsid w:val="00ED4E71"/>
    <w:rsid w:val="00ED5C8A"/>
    <w:rsid w:val="00ED5FB8"/>
    <w:rsid w:val="00ED68F8"/>
    <w:rsid w:val="00ED7901"/>
    <w:rsid w:val="00EE57DF"/>
    <w:rsid w:val="00EE612D"/>
    <w:rsid w:val="00EE7346"/>
    <w:rsid w:val="00EE7E06"/>
    <w:rsid w:val="00EF06E7"/>
    <w:rsid w:val="00EF2EDC"/>
    <w:rsid w:val="00EF7287"/>
    <w:rsid w:val="00F02D6E"/>
    <w:rsid w:val="00F05AFA"/>
    <w:rsid w:val="00F10C44"/>
    <w:rsid w:val="00F111A4"/>
    <w:rsid w:val="00F13D18"/>
    <w:rsid w:val="00F15778"/>
    <w:rsid w:val="00F15E9B"/>
    <w:rsid w:val="00F16C33"/>
    <w:rsid w:val="00F20CA6"/>
    <w:rsid w:val="00F21867"/>
    <w:rsid w:val="00F30D92"/>
    <w:rsid w:val="00F31318"/>
    <w:rsid w:val="00F32C65"/>
    <w:rsid w:val="00F34BB2"/>
    <w:rsid w:val="00F36A97"/>
    <w:rsid w:val="00F377EB"/>
    <w:rsid w:val="00F400B0"/>
    <w:rsid w:val="00F41B86"/>
    <w:rsid w:val="00F42493"/>
    <w:rsid w:val="00F42AB7"/>
    <w:rsid w:val="00F447FA"/>
    <w:rsid w:val="00F4510E"/>
    <w:rsid w:val="00F50451"/>
    <w:rsid w:val="00F51895"/>
    <w:rsid w:val="00F52F95"/>
    <w:rsid w:val="00F55A05"/>
    <w:rsid w:val="00F569E3"/>
    <w:rsid w:val="00F56CCF"/>
    <w:rsid w:val="00F6036C"/>
    <w:rsid w:val="00F63CE7"/>
    <w:rsid w:val="00F65587"/>
    <w:rsid w:val="00F66929"/>
    <w:rsid w:val="00F67844"/>
    <w:rsid w:val="00F67C8F"/>
    <w:rsid w:val="00F72824"/>
    <w:rsid w:val="00F74290"/>
    <w:rsid w:val="00F752A4"/>
    <w:rsid w:val="00F75E6A"/>
    <w:rsid w:val="00F81405"/>
    <w:rsid w:val="00F8164E"/>
    <w:rsid w:val="00F81E79"/>
    <w:rsid w:val="00F854AF"/>
    <w:rsid w:val="00F90635"/>
    <w:rsid w:val="00F96B48"/>
    <w:rsid w:val="00FA0584"/>
    <w:rsid w:val="00FA32CF"/>
    <w:rsid w:val="00FA5480"/>
    <w:rsid w:val="00FA56C2"/>
    <w:rsid w:val="00FA5973"/>
    <w:rsid w:val="00FA59B5"/>
    <w:rsid w:val="00FA67FD"/>
    <w:rsid w:val="00FA7C4A"/>
    <w:rsid w:val="00FB0756"/>
    <w:rsid w:val="00FB34AD"/>
    <w:rsid w:val="00FB55EB"/>
    <w:rsid w:val="00FB5AE1"/>
    <w:rsid w:val="00FB7BC6"/>
    <w:rsid w:val="00FC00F4"/>
    <w:rsid w:val="00FC1CAF"/>
    <w:rsid w:val="00FC3C74"/>
    <w:rsid w:val="00FC3D9C"/>
    <w:rsid w:val="00FC47E6"/>
    <w:rsid w:val="00FC64C2"/>
    <w:rsid w:val="00FD125B"/>
    <w:rsid w:val="00FD3413"/>
    <w:rsid w:val="00FD55E4"/>
    <w:rsid w:val="00FE11B0"/>
    <w:rsid w:val="00FE3550"/>
    <w:rsid w:val="00FE3DCD"/>
    <w:rsid w:val="00FE5CBD"/>
    <w:rsid w:val="00FE7889"/>
    <w:rsid w:val="00FE7E1B"/>
    <w:rsid w:val="00FF03A4"/>
    <w:rsid w:val="00FF042D"/>
    <w:rsid w:val="00FF0C29"/>
    <w:rsid w:val="00FF1B48"/>
    <w:rsid w:val="00FF3179"/>
    <w:rsid w:val="00FF4611"/>
    <w:rsid w:val="00FF6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31B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1431B"/>
    <w:pPr>
      <w:keepNext/>
      <w:jc w:val="center"/>
      <w:outlineLvl w:val="0"/>
    </w:pPr>
    <w:rPr>
      <w:rFonts w:ascii="Times New Roman" w:hAnsi="Times New Roman"/>
      <w:b/>
      <w:sz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A21CF"/>
    <w:rPr>
      <w:rFonts w:ascii="Cambria" w:hAnsi="Cambria" w:cs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uiPriority w:val="99"/>
    <w:rsid w:val="0091431B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91431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le">
    <w:name w:val="title"/>
    <w:basedOn w:val="Normal"/>
    <w:uiPriority w:val="99"/>
    <w:rsid w:val="00407938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Footer">
    <w:name w:val="footer"/>
    <w:basedOn w:val="Normal"/>
    <w:link w:val="FooterChar"/>
    <w:uiPriority w:val="99"/>
    <w:rsid w:val="002A7C3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A21CF"/>
    <w:rPr>
      <w:rFonts w:ascii="Arial" w:hAnsi="Arial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2A7C34"/>
    <w:rPr>
      <w:rFonts w:cs="Times New Roman"/>
    </w:rPr>
  </w:style>
  <w:style w:type="paragraph" w:styleId="Header">
    <w:name w:val="header"/>
    <w:basedOn w:val="Normal"/>
    <w:link w:val="HeaderChar"/>
    <w:uiPriority w:val="99"/>
    <w:rsid w:val="002A7C3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A21CF"/>
    <w:rPr>
      <w:rFonts w:ascii="Arial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749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9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9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9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9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9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9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9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9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9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9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9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9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9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250</TotalTime>
  <Pages>14</Pages>
  <Words>3434</Words>
  <Characters>19577</Characters>
  <Application>Microsoft Office Outlook</Application>
  <DocSecurity>0</DocSecurity>
  <Lines>0</Lines>
  <Paragraphs>0</Paragraphs>
  <ScaleCrop>false</ScaleCrop>
  <Manager>Сергей Александрович Кучин</Manager>
  <Company>Администрация Дивеевского муниципального округа Нижегородской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план-график закупок товаров, работ, услуг для обеспечения нужд администрации Дивеевского муниципального округа Нижегородской области на 2021 финансовый год и на плановый период 2022 и 2023 годов</dc:title>
  <dc:subject>Распоряжение</dc:subject>
  <dc:creator>Николай Владимирович Москалёв</dc:creator>
  <cp:keywords/>
  <dc:description/>
  <cp:lastModifiedBy>Admin</cp:lastModifiedBy>
  <cp:revision>30</cp:revision>
  <cp:lastPrinted>2021-08-23T14:13:00Z</cp:lastPrinted>
  <dcterms:created xsi:type="dcterms:W3CDTF">2021-08-27T07:14:00Z</dcterms:created>
  <dcterms:modified xsi:type="dcterms:W3CDTF">2021-12-27T11:35:00Z</dcterms:modified>
</cp:coreProperties>
</file>