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A2B" w:rsidRPr="00A32D65" w:rsidRDefault="00811A2B" w:rsidP="00EF7287">
      <w:pPr>
        <w:ind w:left="10260"/>
        <w:jc w:val="center"/>
        <w:rPr>
          <w:rFonts w:ascii="Times New Roman" w:hAnsi="Times New Roman"/>
          <w:sz w:val="28"/>
          <w:szCs w:val="28"/>
        </w:rPr>
      </w:pPr>
      <w:r w:rsidRPr="00A32D65">
        <w:rPr>
          <w:rFonts w:ascii="Times New Roman" w:hAnsi="Times New Roman"/>
          <w:sz w:val="28"/>
          <w:szCs w:val="28"/>
        </w:rPr>
        <w:t>ПРИЛОЖЕНИЕ 1</w:t>
      </w:r>
    </w:p>
    <w:p w:rsidR="00811A2B" w:rsidRPr="004263E6" w:rsidRDefault="00811A2B" w:rsidP="00EF7287">
      <w:pPr>
        <w:ind w:left="10260"/>
        <w:jc w:val="center"/>
        <w:rPr>
          <w:rFonts w:ascii="Times New Roman" w:hAnsi="Times New Roman"/>
          <w:sz w:val="28"/>
          <w:szCs w:val="28"/>
        </w:rPr>
      </w:pPr>
      <w:r w:rsidRPr="00A32D65">
        <w:rPr>
          <w:rFonts w:ascii="Times New Roman" w:hAnsi="Times New Roman"/>
          <w:sz w:val="28"/>
          <w:szCs w:val="28"/>
        </w:rPr>
        <w:t>к распоряжению 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32D65">
        <w:rPr>
          <w:rFonts w:ascii="Times New Roman" w:hAnsi="Times New Roman"/>
          <w:sz w:val="28"/>
          <w:szCs w:val="28"/>
        </w:rPr>
        <w:t>Дивеевского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A32D65">
        <w:rPr>
          <w:rFonts w:ascii="Times New Roman" w:hAnsi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/>
          <w:sz w:val="28"/>
          <w:szCs w:val="28"/>
        </w:rPr>
        <w:t xml:space="preserve">округа </w:t>
      </w:r>
      <w:r w:rsidRPr="004263E6">
        <w:rPr>
          <w:rFonts w:ascii="Times New Roman" w:hAnsi="Times New Roman"/>
          <w:sz w:val="28"/>
          <w:szCs w:val="28"/>
        </w:rPr>
        <w:t>Нижегородской области</w:t>
      </w:r>
    </w:p>
    <w:p w:rsidR="00811A2B" w:rsidRDefault="00811A2B" w:rsidP="00EF7287">
      <w:pPr>
        <w:ind w:left="10260"/>
        <w:jc w:val="center"/>
        <w:rPr>
          <w:rFonts w:ascii="Times New Roman" w:hAnsi="Times New Roman"/>
          <w:sz w:val="28"/>
          <w:szCs w:val="28"/>
        </w:rPr>
      </w:pPr>
      <w:r w:rsidRPr="004263E6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7 декабря </w:t>
      </w:r>
      <w:smartTag w:uri="urn:schemas-microsoft-com:office:smarttags" w:element="metricconverter">
        <w:smartTagPr>
          <w:attr w:name="ProductID" w:val="2021 г"/>
        </w:smartTagPr>
        <w:r>
          <w:rPr>
            <w:rFonts w:ascii="Times New Roman" w:hAnsi="Times New Roman"/>
            <w:sz w:val="28"/>
            <w:szCs w:val="28"/>
          </w:rPr>
          <w:t>2021 г</w:t>
        </w:r>
      </w:smartTag>
      <w:r>
        <w:rPr>
          <w:rFonts w:ascii="Times New Roman" w:hAnsi="Times New Roman"/>
          <w:sz w:val="28"/>
          <w:szCs w:val="28"/>
        </w:rPr>
        <w:t>. № 397-р</w:t>
      </w:r>
    </w:p>
    <w:p w:rsidR="00811A2B" w:rsidRDefault="00811A2B" w:rsidP="00EF7287">
      <w:pPr>
        <w:ind w:left="10260"/>
        <w:jc w:val="center"/>
        <w:rPr>
          <w:rFonts w:ascii="Times New Roman" w:hAnsi="Times New Roman"/>
          <w:sz w:val="28"/>
          <w:szCs w:val="28"/>
        </w:rPr>
      </w:pPr>
    </w:p>
    <w:p w:rsidR="00811A2B" w:rsidRPr="00691A0B" w:rsidRDefault="00811A2B" w:rsidP="00EF7287">
      <w:pPr>
        <w:ind w:left="10260"/>
        <w:jc w:val="center"/>
        <w:rPr>
          <w:rFonts w:ascii="Times New Roman" w:hAnsi="Times New Roman"/>
          <w:sz w:val="28"/>
          <w:szCs w:val="28"/>
        </w:rPr>
      </w:pPr>
      <w:r w:rsidRPr="00691A0B">
        <w:rPr>
          <w:rFonts w:ascii="Times New Roman" w:hAnsi="Times New Roman"/>
          <w:sz w:val="28"/>
          <w:szCs w:val="28"/>
        </w:rPr>
        <w:t>"ПРИЛОЖЕНИЕ 1</w:t>
      </w:r>
    </w:p>
    <w:p w:rsidR="00811A2B" w:rsidRPr="00691A0B" w:rsidRDefault="00811A2B" w:rsidP="00EF7287">
      <w:pPr>
        <w:ind w:left="10260"/>
        <w:jc w:val="center"/>
        <w:rPr>
          <w:rFonts w:ascii="Times New Roman" w:hAnsi="Times New Roman"/>
          <w:sz w:val="28"/>
          <w:szCs w:val="28"/>
        </w:rPr>
      </w:pPr>
      <w:r w:rsidRPr="00691A0B">
        <w:rPr>
          <w:rFonts w:ascii="Times New Roman" w:hAnsi="Times New Roman"/>
          <w:sz w:val="28"/>
          <w:szCs w:val="28"/>
        </w:rPr>
        <w:t>к распоряжению 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691A0B">
        <w:rPr>
          <w:rFonts w:ascii="Times New Roman" w:hAnsi="Times New Roman"/>
          <w:sz w:val="28"/>
          <w:szCs w:val="28"/>
        </w:rPr>
        <w:t xml:space="preserve">Дивеевского муниципального </w:t>
      </w:r>
      <w:r>
        <w:rPr>
          <w:rFonts w:ascii="Times New Roman" w:hAnsi="Times New Roman"/>
          <w:sz w:val="28"/>
          <w:szCs w:val="28"/>
        </w:rPr>
        <w:t xml:space="preserve">округа </w:t>
      </w:r>
      <w:r w:rsidRPr="00691A0B">
        <w:rPr>
          <w:rFonts w:ascii="Times New Roman" w:hAnsi="Times New Roman"/>
          <w:sz w:val="28"/>
          <w:szCs w:val="28"/>
        </w:rPr>
        <w:t>Нижегородской области</w:t>
      </w:r>
    </w:p>
    <w:p w:rsidR="00811A2B" w:rsidRDefault="00811A2B" w:rsidP="00EF7287">
      <w:pPr>
        <w:ind w:left="10260"/>
        <w:jc w:val="center"/>
        <w:rPr>
          <w:rFonts w:ascii="Times New Roman" w:hAnsi="Times New Roman"/>
          <w:sz w:val="28"/>
          <w:szCs w:val="28"/>
        </w:rPr>
      </w:pPr>
      <w:r w:rsidRPr="00691A0B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16</w:t>
      </w:r>
      <w:r w:rsidRPr="00691A0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февраля</w:t>
      </w:r>
      <w:r w:rsidRPr="00691A0B"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0 кг"/>
        </w:smartTagPr>
        <w:r w:rsidRPr="00691A0B">
          <w:rPr>
            <w:rFonts w:ascii="Times New Roman" w:hAnsi="Times New Roman"/>
            <w:sz w:val="28"/>
            <w:szCs w:val="28"/>
          </w:rPr>
          <w:t>20</w:t>
        </w:r>
        <w:r>
          <w:rPr>
            <w:rFonts w:ascii="Times New Roman" w:hAnsi="Times New Roman"/>
            <w:sz w:val="28"/>
            <w:szCs w:val="28"/>
          </w:rPr>
          <w:t>21</w:t>
        </w:r>
        <w:r w:rsidRPr="00691A0B">
          <w:rPr>
            <w:rFonts w:ascii="Times New Roman" w:hAnsi="Times New Roman"/>
            <w:sz w:val="28"/>
            <w:szCs w:val="28"/>
          </w:rPr>
          <w:t xml:space="preserve"> г</w:t>
        </w:r>
      </w:smartTag>
      <w:r w:rsidRPr="00691A0B">
        <w:rPr>
          <w:rFonts w:ascii="Times New Roman" w:hAnsi="Times New Roman"/>
          <w:sz w:val="28"/>
          <w:szCs w:val="28"/>
        </w:rPr>
        <w:t xml:space="preserve">. N </w:t>
      </w:r>
      <w:r>
        <w:rPr>
          <w:rFonts w:ascii="Times New Roman" w:hAnsi="Times New Roman"/>
          <w:sz w:val="28"/>
          <w:szCs w:val="28"/>
        </w:rPr>
        <w:t>26</w:t>
      </w:r>
      <w:r w:rsidRPr="00691A0B">
        <w:rPr>
          <w:rFonts w:ascii="Times New Roman" w:hAnsi="Times New Roman"/>
          <w:sz w:val="28"/>
          <w:szCs w:val="28"/>
        </w:rPr>
        <w:t>-р</w:t>
      </w:r>
    </w:p>
    <w:p w:rsidR="00811A2B" w:rsidRDefault="00811A2B" w:rsidP="000459ED">
      <w:pPr>
        <w:rPr>
          <w:rFonts w:ascii="Times New Roman" w:hAnsi="Times New Roman"/>
          <w:sz w:val="28"/>
          <w:szCs w:val="28"/>
        </w:rPr>
      </w:pPr>
    </w:p>
    <w:p w:rsidR="00811A2B" w:rsidRPr="0040590C" w:rsidRDefault="00811A2B" w:rsidP="0040590C">
      <w:pPr>
        <w:jc w:val="center"/>
        <w:rPr>
          <w:rFonts w:ascii="Times New Roman" w:hAnsi="Times New Roman"/>
          <w:sz w:val="28"/>
          <w:szCs w:val="28"/>
        </w:rPr>
      </w:pPr>
      <w:r w:rsidRPr="0040590C">
        <w:rPr>
          <w:rFonts w:ascii="Times New Roman" w:hAnsi="Times New Roman"/>
          <w:b/>
          <w:bCs/>
          <w:color w:val="000000"/>
          <w:sz w:val="28"/>
          <w:szCs w:val="28"/>
        </w:rPr>
        <w:t>ПЛАН-ГРАФИК </w:t>
      </w:r>
      <w:r w:rsidRPr="0040590C">
        <w:rPr>
          <w:rFonts w:ascii="Times New Roman" w:hAnsi="Times New Roman"/>
          <w:b/>
          <w:bCs/>
          <w:color w:val="000000"/>
          <w:sz w:val="28"/>
          <w:szCs w:val="28"/>
        </w:rPr>
        <w:br/>
        <w:t>закупок товаров, работ, услуг на 202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Pr="0040590C">
        <w:rPr>
          <w:rFonts w:ascii="Times New Roman" w:hAnsi="Times New Roman"/>
          <w:b/>
          <w:bCs/>
          <w:color w:val="000000"/>
          <w:sz w:val="28"/>
          <w:szCs w:val="28"/>
        </w:rPr>
        <w:t xml:space="preserve"> финансовый год</w:t>
      </w:r>
      <w:r w:rsidRPr="0040590C">
        <w:rPr>
          <w:rFonts w:ascii="Times New Roman" w:hAnsi="Times New Roman"/>
          <w:b/>
          <w:bCs/>
          <w:color w:val="000000"/>
          <w:sz w:val="28"/>
          <w:szCs w:val="28"/>
        </w:rPr>
        <w:br/>
        <w:t>и на плановый период 202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2 и 2023</w:t>
      </w:r>
      <w:r w:rsidRPr="0040590C">
        <w:rPr>
          <w:rFonts w:ascii="Times New Roman" w:hAnsi="Times New Roman"/>
          <w:b/>
          <w:bCs/>
          <w:color w:val="000000"/>
          <w:sz w:val="28"/>
          <w:szCs w:val="28"/>
        </w:rPr>
        <w:t xml:space="preserve"> годов</w:t>
      </w:r>
    </w:p>
    <w:p w:rsidR="00811A2B" w:rsidRPr="00ED7901" w:rsidRDefault="00811A2B" w:rsidP="00BC6CB1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5630"/>
        <w:gridCol w:w="5804"/>
        <w:gridCol w:w="1538"/>
        <w:gridCol w:w="1688"/>
      </w:tblGrid>
      <w:tr w:rsidR="00811A2B" w:rsidRPr="0040590C" w:rsidTr="00893F95">
        <w:trPr>
          <w:tblCellSpacing w:w="15" w:type="dxa"/>
        </w:trPr>
        <w:tc>
          <w:tcPr>
            <w:tcW w:w="5585" w:type="dxa"/>
            <w:vAlign w:val="center"/>
          </w:tcPr>
          <w:p w:rsidR="00811A2B" w:rsidRPr="0040590C" w:rsidRDefault="00811A2B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1. Информация о заказчике:</w:t>
            </w:r>
          </w:p>
        </w:tc>
        <w:tc>
          <w:tcPr>
            <w:tcW w:w="5774" w:type="dxa"/>
            <w:vAlign w:val="center"/>
          </w:tcPr>
          <w:p w:rsidR="00811A2B" w:rsidRPr="0040590C" w:rsidRDefault="00811A2B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508" w:type="dxa"/>
            <w:vAlign w:val="center"/>
          </w:tcPr>
          <w:p w:rsidR="00811A2B" w:rsidRPr="0040590C" w:rsidRDefault="00811A2B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643" w:type="dxa"/>
            <w:vAlign w:val="center"/>
          </w:tcPr>
          <w:p w:rsidR="00811A2B" w:rsidRPr="0040590C" w:rsidRDefault="00811A2B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</w:tr>
      <w:tr w:rsidR="00811A2B" w:rsidRPr="0040590C" w:rsidTr="00893F95">
        <w:trPr>
          <w:tblCellSpacing w:w="15" w:type="dxa"/>
        </w:trPr>
        <w:tc>
          <w:tcPr>
            <w:tcW w:w="5585" w:type="dxa"/>
            <w:vAlign w:val="center"/>
          </w:tcPr>
          <w:p w:rsidR="00811A2B" w:rsidRPr="0040590C" w:rsidRDefault="00811A2B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774" w:type="dxa"/>
            <w:vAlign w:val="center"/>
          </w:tcPr>
          <w:p w:rsidR="00811A2B" w:rsidRPr="0040590C" w:rsidRDefault="00811A2B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508" w:type="dxa"/>
            <w:vAlign w:val="center"/>
          </w:tcPr>
          <w:p w:rsidR="00811A2B" w:rsidRPr="0040590C" w:rsidRDefault="00811A2B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center"/>
          </w:tcPr>
          <w:p w:rsidR="00811A2B" w:rsidRPr="0040590C" w:rsidRDefault="00811A2B" w:rsidP="006F0FD1">
            <w:pPr>
              <w:jc w:val="center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Коды</w:t>
            </w:r>
          </w:p>
        </w:tc>
      </w:tr>
      <w:tr w:rsidR="00811A2B" w:rsidRPr="0040590C" w:rsidTr="00893F95">
        <w:trPr>
          <w:tblCellSpacing w:w="15" w:type="dxa"/>
        </w:trPr>
        <w:tc>
          <w:tcPr>
            <w:tcW w:w="5585" w:type="dxa"/>
            <w:vMerge w:val="restart"/>
            <w:vAlign w:val="center"/>
          </w:tcPr>
          <w:p w:rsidR="00811A2B" w:rsidRPr="0040590C" w:rsidRDefault="00811A2B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Полное наименование</w:t>
            </w:r>
          </w:p>
        </w:tc>
        <w:tc>
          <w:tcPr>
            <w:tcW w:w="5774" w:type="dxa"/>
            <w:vMerge w:val="restart"/>
            <w:vAlign w:val="center"/>
          </w:tcPr>
          <w:p w:rsidR="00811A2B" w:rsidRPr="0040590C" w:rsidRDefault="00811A2B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 xml:space="preserve">АДМИНИСТРАЦИЯ ДИВЕЕВСКОГО МУНИЦИПАЛЬНОГО </w:t>
            </w:r>
            <w:r>
              <w:rPr>
                <w:rFonts w:ascii="Times New Roman" w:hAnsi="Times New Roman"/>
                <w:sz w:val="22"/>
                <w:szCs w:val="22"/>
              </w:rPr>
              <w:t>ОКРУГА</w:t>
            </w:r>
            <w:r w:rsidRPr="0040590C">
              <w:rPr>
                <w:rFonts w:ascii="Times New Roman" w:hAnsi="Times New Roman"/>
                <w:sz w:val="22"/>
                <w:szCs w:val="22"/>
              </w:rPr>
              <w:t xml:space="preserve"> НИЖЕГОРОДСКОЙ ОБЛАСТИ</w:t>
            </w:r>
          </w:p>
        </w:tc>
        <w:tc>
          <w:tcPr>
            <w:tcW w:w="1508" w:type="dxa"/>
            <w:vAlign w:val="center"/>
          </w:tcPr>
          <w:p w:rsidR="00811A2B" w:rsidRPr="0040590C" w:rsidRDefault="00811A2B" w:rsidP="006F0FD1">
            <w:pPr>
              <w:jc w:val="right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ИНН</w:t>
            </w:r>
          </w:p>
        </w:tc>
        <w:tc>
          <w:tcPr>
            <w:tcW w:w="0" w:type="auto"/>
            <w:vAlign w:val="center"/>
          </w:tcPr>
          <w:p w:rsidR="00811A2B" w:rsidRPr="0040590C" w:rsidRDefault="00811A2B" w:rsidP="006F0FD1">
            <w:pPr>
              <w:jc w:val="center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52</w:t>
            </w:r>
            <w:r>
              <w:rPr>
                <w:rFonts w:ascii="Times New Roman" w:hAnsi="Times New Roman"/>
                <w:sz w:val="22"/>
                <w:szCs w:val="22"/>
              </w:rPr>
              <w:t>54494948</w:t>
            </w:r>
          </w:p>
        </w:tc>
      </w:tr>
      <w:tr w:rsidR="00811A2B" w:rsidRPr="0040590C" w:rsidTr="00893F95">
        <w:trPr>
          <w:tblCellSpacing w:w="15" w:type="dxa"/>
        </w:trPr>
        <w:tc>
          <w:tcPr>
            <w:tcW w:w="0" w:type="auto"/>
            <w:vMerge/>
            <w:vAlign w:val="center"/>
          </w:tcPr>
          <w:p w:rsidR="00811A2B" w:rsidRPr="0040590C" w:rsidRDefault="00811A2B" w:rsidP="006F0FD1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:rsidR="00811A2B" w:rsidRPr="0040590C" w:rsidRDefault="00811A2B" w:rsidP="006F0FD1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08" w:type="dxa"/>
            <w:vAlign w:val="center"/>
          </w:tcPr>
          <w:p w:rsidR="00811A2B" w:rsidRPr="0040590C" w:rsidRDefault="00811A2B" w:rsidP="006F0FD1">
            <w:pPr>
              <w:jc w:val="right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КПП</w:t>
            </w:r>
          </w:p>
        </w:tc>
        <w:tc>
          <w:tcPr>
            <w:tcW w:w="0" w:type="auto"/>
            <w:vAlign w:val="center"/>
          </w:tcPr>
          <w:p w:rsidR="00811A2B" w:rsidRPr="0040590C" w:rsidRDefault="00811A2B" w:rsidP="006F0FD1">
            <w:pPr>
              <w:jc w:val="center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52</w:t>
            </w:r>
            <w:r>
              <w:rPr>
                <w:rFonts w:ascii="Times New Roman" w:hAnsi="Times New Roman"/>
                <w:sz w:val="22"/>
                <w:szCs w:val="22"/>
              </w:rPr>
              <w:t>5401001</w:t>
            </w:r>
          </w:p>
        </w:tc>
      </w:tr>
      <w:tr w:rsidR="00811A2B" w:rsidRPr="0040590C" w:rsidTr="00893F95">
        <w:trPr>
          <w:tblCellSpacing w:w="15" w:type="dxa"/>
        </w:trPr>
        <w:tc>
          <w:tcPr>
            <w:tcW w:w="5585" w:type="dxa"/>
            <w:vAlign w:val="center"/>
          </w:tcPr>
          <w:p w:rsidR="00811A2B" w:rsidRPr="0040590C" w:rsidRDefault="00811A2B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Организационно-правовая форма</w:t>
            </w:r>
          </w:p>
        </w:tc>
        <w:tc>
          <w:tcPr>
            <w:tcW w:w="5774" w:type="dxa"/>
            <w:vAlign w:val="center"/>
          </w:tcPr>
          <w:p w:rsidR="00811A2B" w:rsidRPr="0040590C" w:rsidRDefault="00811A2B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Муниципальные казенные учреждения </w:t>
            </w:r>
          </w:p>
        </w:tc>
        <w:tc>
          <w:tcPr>
            <w:tcW w:w="1508" w:type="dxa"/>
            <w:vAlign w:val="center"/>
          </w:tcPr>
          <w:p w:rsidR="00811A2B" w:rsidRPr="0040590C" w:rsidRDefault="00811A2B" w:rsidP="006F0FD1">
            <w:pPr>
              <w:jc w:val="right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по ОКОПФ</w:t>
            </w:r>
          </w:p>
        </w:tc>
        <w:tc>
          <w:tcPr>
            <w:tcW w:w="0" w:type="auto"/>
            <w:vAlign w:val="center"/>
          </w:tcPr>
          <w:p w:rsidR="00811A2B" w:rsidRPr="0040590C" w:rsidRDefault="00811A2B" w:rsidP="006F0FD1">
            <w:pPr>
              <w:jc w:val="center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75404</w:t>
            </w:r>
          </w:p>
        </w:tc>
      </w:tr>
      <w:tr w:rsidR="00811A2B" w:rsidRPr="0040590C" w:rsidTr="00893F95">
        <w:trPr>
          <w:tblCellSpacing w:w="15" w:type="dxa"/>
        </w:trPr>
        <w:tc>
          <w:tcPr>
            <w:tcW w:w="5585" w:type="dxa"/>
            <w:vAlign w:val="center"/>
          </w:tcPr>
          <w:p w:rsidR="00811A2B" w:rsidRPr="0040590C" w:rsidRDefault="00811A2B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Форма собственности</w:t>
            </w:r>
          </w:p>
        </w:tc>
        <w:tc>
          <w:tcPr>
            <w:tcW w:w="5774" w:type="dxa"/>
            <w:vAlign w:val="center"/>
          </w:tcPr>
          <w:p w:rsidR="00811A2B" w:rsidRPr="0040590C" w:rsidRDefault="00811A2B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Муниципальная собственность </w:t>
            </w:r>
          </w:p>
        </w:tc>
        <w:tc>
          <w:tcPr>
            <w:tcW w:w="1508" w:type="dxa"/>
            <w:vAlign w:val="center"/>
          </w:tcPr>
          <w:p w:rsidR="00811A2B" w:rsidRPr="0040590C" w:rsidRDefault="00811A2B" w:rsidP="006F0FD1">
            <w:pPr>
              <w:jc w:val="right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по ОКФС</w:t>
            </w:r>
          </w:p>
        </w:tc>
        <w:tc>
          <w:tcPr>
            <w:tcW w:w="0" w:type="auto"/>
            <w:vAlign w:val="center"/>
          </w:tcPr>
          <w:p w:rsidR="00811A2B" w:rsidRPr="0040590C" w:rsidRDefault="00811A2B" w:rsidP="006F0FD1">
            <w:pPr>
              <w:jc w:val="center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</w:tr>
      <w:tr w:rsidR="00811A2B" w:rsidRPr="0040590C" w:rsidTr="00893F95">
        <w:trPr>
          <w:tblCellSpacing w:w="15" w:type="dxa"/>
        </w:trPr>
        <w:tc>
          <w:tcPr>
            <w:tcW w:w="5585" w:type="dxa"/>
            <w:vAlign w:val="center"/>
          </w:tcPr>
          <w:p w:rsidR="00811A2B" w:rsidRPr="0040590C" w:rsidRDefault="00811A2B" w:rsidP="000459ED">
            <w:pPr>
              <w:jc w:val="both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Место нахождения (адрес), телефон, адрес электронной почты</w:t>
            </w:r>
          </w:p>
        </w:tc>
        <w:tc>
          <w:tcPr>
            <w:tcW w:w="5774" w:type="dxa"/>
            <w:vAlign w:val="center"/>
          </w:tcPr>
          <w:p w:rsidR="00811A2B" w:rsidRPr="00321B97" w:rsidRDefault="00811A2B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Российская Федерация, 607320, Нижегородская обл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  <w:r w:rsidRPr="0040590C">
              <w:rPr>
                <w:rFonts w:ascii="Times New Roman" w:hAnsi="Times New Roman"/>
                <w:sz w:val="22"/>
                <w:szCs w:val="22"/>
              </w:rPr>
              <w:t xml:space="preserve">, Дивеевский р-н, Дивеево с, УЛИЦА ОКТЯБРЬСКАЯ, </w:t>
            </w:r>
            <w:r>
              <w:rPr>
                <w:rFonts w:ascii="Times New Roman" w:hAnsi="Times New Roman"/>
                <w:sz w:val="22"/>
                <w:szCs w:val="22"/>
              </w:rPr>
              <w:t>28В</w:t>
            </w:r>
            <w:r w:rsidRPr="0040590C">
              <w:rPr>
                <w:rFonts w:ascii="Times New Roman" w:hAnsi="Times New Roman"/>
                <w:sz w:val="22"/>
                <w:szCs w:val="22"/>
              </w:rPr>
              <w:t>/-, - ,7-83134-4</w:t>
            </w:r>
            <w:r>
              <w:rPr>
                <w:rFonts w:ascii="Times New Roman" w:hAnsi="Times New Roman"/>
                <w:sz w:val="22"/>
                <w:szCs w:val="22"/>
              </w:rPr>
              <w:t>5455</w:t>
            </w:r>
            <w:r w:rsidRPr="0040590C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Pr="00321B97">
              <w:rPr>
                <w:rFonts w:ascii="Times New Roman" w:hAnsi="Times New Roman"/>
                <w:sz w:val="22"/>
                <w:szCs w:val="22"/>
              </w:rPr>
              <w:t>official@adm.div.nnov.ru</w:t>
            </w:r>
          </w:p>
        </w:tc>
        <w:tc>
          <w:tcPr>
            <w:tcW w:w="1508" w:type="dxa"/>
            <w:vAlign w:val="center"/>
          </w:tcPr>
          <w:p w:rsidR="00811A2B" w:rsidRPr="0040590C" w:rsidRDefault="00811A2B" w:rsidP="006F0FD1">
            <w:pPr>
              <w:jc w:val="right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по ОКТМО</w:t>
            </w:r>
          </w:p>
        </w:tc>
        <w:tc>
          <w:tcPr>
            <w:tcW w:w="0" w:type="auto"/>
            <w:vAlign w:val="center"/>
          </w:tcPr>
          <w:p w:rsidR="00811A2B" w:rsidRPr="0040590C" w:rsidRDefault="00811A2B" w:rsidP="006F0FD1">
            <w:pPr>
              <w:jc w:val="center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2</w:t>
            </w:r>
            <w:r>
              <w:rPr>
                <w:rFonts w:ascii="Times New Roman" w:hAnsi="Times New Roman"/>
                <w:sz w:val="22"/>
                <w:szCs w:val="22"/>
              </w:rPr>
              <w:t>2532000</w:t>
            </w:r>
          </w:p>
        </w:tc>
      </w:tr>
      <w:tr w:rsidR="00811A2B" w:rsidRPr="0040590C" w:rsidTr="00893F95">
        <w:trPr>
          <w:tblCellSpacing w:w="15" w:type="dxa"/>
        </w:trPr>
        <w:tc>
          <w:tcPr>
            <w:tcW w:w="5585" w:type="dxa"/>
            <w:vMerge w:val="restart"/>
            <w:vAlign w:val="center"/>
          </w:tcPr>
          <w:p w:rsidR="00811A2B" w:rsidRPr="0040590C" w:rsidRDefault="00811A2B" w:rsidP="000459ED">
            <w:pPr>
              <w:jc w:val="both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Наименование бюджетного, автономного учреждения, государственного, муниципального унитарного предприятия, иного юридического лица, которому переданы полномочия государственного, муниципального заказчика</w:t>
            </w:r>
          </w:p>
        </w:tc>
        <w:tc>
          <w:tcPr>
            <w:tcW w:w="5774" w:type="dxa"/>
            <w:vMerge w:val="restart"/>
            <w:vAlign w:val="center"/>
          </w:tcPr>
          <w:p w:rsidR="00811A2B" w:rsidRPr="0040590C" w:rsidRDefault="00811A2B" w:rsidP="006F0FD1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08" w:type="dxa"/>
            <w:vAlign w:val="center"/>
          </w:tcPr>
          <w:p w:rsidR="00811A2B" w:rsidRPr="0040590C" w:rsidRDefault="00811A2B" w:rsidP="006F0FD1">
            <w:pPr>
              <w:jc w:val="right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ИНН</w:t>
            </w:r>
          </w:p>
        </w:tc>
        <w:tc>
          <w:tcPr>
            <w:tcW w:w="0" w:type="auto"/>
            <w:vAlign w:val="center"/>
          </w:tcPr>
          <w:p w:rsidR="00811A2B" w:rsidRPr="0040590C" w:rsidRDefault="00811A2B" w:rsidP="006F0FD1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811A2B" w:rsidRPr="0040590C" w:rsidTr="00893F95">
        <w:trPr>
          <w:tblCellSpacing w:w="15" w:type="dxa"/>
        </w:trPr>
        <w:tc>
          <w:tcPr>
            <w:tcW w:w="0" w:type="auto"/>
            <w:vMerge/>
            <w:vAlign w:val="center"/>
          </w:tcPr>
          <w:p w:rsidR="00811A2B" w:rsidRPr="0040590C" w:rsidRDefault="00811A2B" w:rsidP="006F0FD1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:rsidR="00811A2B" w:rsidRPr="0040590C" w:rsidRDefault="00811A2B" w:rsidP="006F0FD1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08" w:type="dxa"/>
            <w:vAlign w:val="center"/>
          </w:tcPr>
          <w:p w:rsidR="00811A2B" w:rsidRPr="0040590C" w:rsidRDefault="00811A2B" w:rsidP="006F0FD1">
            <w:pPr>
              <w:jc w:val="right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КПП</w:t>
            </w:r>
          </w:p>
        </w:tc>
        <w:tc>
          <w:tcPr>
            <w:tcW w:w="0" w:type="auto"/>
            <w:vAlign w:val="center"/>
          </w:tcPr>
          <w:p w:rsidR="00811A2B" w:rsidRPr="0040590C" w:rsidRDefault="00811A2B" w:rsidP="006F0FD1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811A2B" w:rsidRPr="0040590C" w:rsidTr="00893F95">
        <w:trPr>
          <w:tblCellSpacing w:w="15" w:type="dxa"/>
        </w:trPr>
        <w:tc>
          <w:tcPr>
            <w:tcW w:w="5585" w:type="dxa"/>
            <w:vAlign w:val="center"/>
          </w:tcPr>
          <w:p w:rsidR="00811A2B" w:rsidRPr="0040590C" w:rsidRDefault="00811A2B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Место нахождения (адрес), телефон, адрес электронной почты</w:t>
            </w:r>
          </w:p>
        </w:tc>
        <w:tc>
          <w:tcPr>
            <w:tcW w:w="5774" w:type="dxa"/>
            <w:vAlign w:val="center"/>
          </w:tcPr>
          <w:p w:rsidR="00811A2B" w:rsidRPr="0040590C" w:rsidRDefault="00811A2B" w:rsidP="006F0FD1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08" w:type="dxa"/>
            <w:vAlign w:val="center"/>
          </w:tcPr>
          <w:p w:rsidR="00811A2B" w:rsidRPr="0040590C" w:rsidRDefault="00811A2B" w:rsidP="006F0FD1">
            <w:pPr>
              <w:jc w:val="right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по ОКТМО</w:t>
            </w:r>
          </w:p>
        </w:tc>
        <w:tc>
          <w:tcPr>
            <w:tcW w:w="0" w:type="auto"/>
            <w:vAlign w:val="center"/>
          </w:tcPr>
          <w:p w:rsidR="00811A2B" w:rsidRPr="0040590C" w:rsidRDefault="00811A2B" w:rsidP="006F0FD1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811A2B" w:rsidRPr="0040590C" w:rsidTr="00893F95">
        <w:trPr>
          <w:tblCellSpacing w:w="15" w:type="dxa"/>
        </w:trPr>
        <w:tc>
          <w:tcPr>
            <w:tcW w:w="5585" w:type="dxa"/>
            <w:vAlign w:val="center"/>
          </w:tcPr>
          <w:p w:rsidR="00811A2B" w:rsidRPr="0040590C" w:rsidRDefault="00811A2B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Единица измерения:</w:t>
            </w:r>
          </w:p>
        </w:tc>
        <w:tc>
          <w:tcPr>
            <w:tcW w:w="5774" w:type="dxa"/>
            <w:vAlign w:val="center"/>
          </w:tcPr>
          <w:p w:rsidR="00811A2B" w:rsidRPr="0040590C" w:rsidRDefault="00811A2B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рубль</w:t>
            </w:r>
          </w:p>
        </w:tc>
        <w:tc>
          <w:tcPr>
            <w:tcW w:w="1508" w:type="dxa"/>
            <w:vAlign w:val="center"/>
          </w:tcPr>
          <w:p w:rsidR="00811A2B" w:rsidRPr="0040590C" w:rsidRDefault="00811A2B" w:rsidP="006F0FD1">
            <w:pPr>
              <w:jc w:val="right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по ОКЕИ</w:t>
            </w:r>
          </w:p>
        </w:tc>
        <w:tc>
          <w:tcPr>
            <w:tcW w:w="0" w:type="auto"/>
            <w:vAlign w:val="center"/>
          </w:tcPr>
          <w:p w:rsidR="00811A2B" w:rsidRPr="0040590C" w:rsidRDefault="00811A2B" w:rsidP="006F0FD1">
            <w:pPr>
              <w:jc w:val="center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383</w:t>
            </w:r>
          </w:p>
        </w:tc>
      </w:tr>
    </w:tbl>
    <w:p w:rsidR="00811A2B" w:rsidRPr="006F0FD1" w:rsidRDefault="00811A2B" w:rsidP="006F0FD1">
      <w:pPr>
        <w:rPr>
          <w:rFonts w:ascii="Times New Roman" w:hAnsi="Times New Roman"/>
          <w:szCs w:val="24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1820"/>
      </w:tblGrid>
      <w:tr w:rsidR="00811A2B" w:rsidRPr="006F0FD1" w:rsidTr="00893F95">
        <w:trPr>
          <w:tblCellSpacing w:w="15" w:type="dxa"/>
        </w:trPr>
        <w:tc>
          <w:tcPr>
            <w:tcW w:w="11760" w:type="dxa"/>
            <w:vAlign w:val="center"/>
          </w:tcPr>
          <w:p w:rsidR="00811A2B" w:rsidRPr="006F0FD1" w:rsidRDefault="00811A2B" w:rsidP="006F0FD1">
            <w:pPr>
              <w:rPr>
                <w:rFonts w:ascii="Times New Roman" w:hAnsi="Times New Roman"/>
                <w:szCs w:val="24"/>
              </w:rPr>
            </w:pPr>
            <w:r w:rsidRPr="006F0FD1">
              <w:rPr>
                <w:rFonts w:ascii="Times New Roman" w:hAnsi="Times New Roman"/>
                <w:szCs w:val="24"/>
              </w:rPr>
              <w:t>2. Информация о закупк</w:t>
            </w:r>
            <w:r>
              <w:rPr>
                <w:rFonts w:ascii="Times New Roman" w:hAnsi="Times New Roman"/>
                <w:szCs w:val="24"/>
              </w:rPr>
              <w:t>ах товаров, работ, услуг на 2021</w:t>
            </w:r>
            <w:r w:rsidRPr="006F0FD1">
              <w:rPr>
                <w:rFonts w:ascii="Times New Roman" w:hAnsi="Times New Roman"/>
                <w:szCs w:val="24"/>
              </w:rPr>
              <w:t xml:space="preserve"> финансовый год и на плановый период 202</w:t>
            </w:r>
            <w:r>
              <w:rPr>
                <w:rFonts w:ascii="Times New Roman" w:hAnsi="Times New Roman"/>
                <w:szCs w:val="24"/>
              </w:rPr>
              <w:t>2 и 2023</w:t>
            </w:r>
            <w:r w:rsidRPr="006F0FD1">
              <w:rPr>
                <w:rFonts w:ascii="Times New Roman" w:hAnsi="Times New Roman"/>
                <w:szCs w:val="24"/>
              </w:rPr>
              <w:t xml:space="preserve"> годов:</w:t>
            </w:r>
          </w:p>
        </w:tc>
      </w:tr>
    </w:tbl>
    <w:p w:rsidR="00811A2B" w:rsidRDefault="00811A2B" w:rsidP="006F0FD1">
      <w:pPr>
        <w:rPr>
          <w:rFonts w:ascii="Times New Roman" w:hAnsi="Times New Roman"/>
          <w:szCs w:val="24"/>
        </w:rPr>
      </w:pPr>
    </w:p>
    <w:tbl>
      <w:tblPr>
        <w:tblW w:w="1592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59"/>
        <w:gridCol w:w="1798"/>
        <w:gridCol w:w="636"/>
        <w:gridCol w:w="1702"/>
        <w:gridCol w:w="1445"/>
        <w:gridCol w:w="1224"/>
        <w:gridCol w:w="1200"/>
        <w:gridCol w:w="1275"/>
        <w:gridCol w:w="1134"/>
        <w:gridCol w:w="688"/>
        <w:gridCol w:w="1155"/>
        <w:gridCol w:w="1125"/>
        <w:gridCol w:w="851"/>
        <w:gridCol w:w="1134"/>
      </w:tblGrid>
      <w:tr w:rsidR="00811A2B" w:rsidRPr="00B15C95" w:rsidTr="00236CD4">
        <w:trPr>
          <w:trHeight w:hRule="exact" w:val="194"/>
        </w:trPr>
        <w:tc>
          <w:tcPr>
            <w:tcW w:w="559" w:type="dxa"/>
            <w:vMerge w:val="restart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798" w:type="dxa"/>
            <w:vMerge w:val="restart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Идентификационный код закупки</w:t>
            </w:r>
          </w:p>
        </w:tc>
        <w:tc>
          <w:tcPr>
            <w:tcW w:w="3783" w:type="dxa"/>
            <w:gridSpan w:val="3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Объект закупки</w:t>
            </w:r>
          </w:p>
        </w:tc>
        <w:tc>
          <w:tcPr>
            <w:tcW w:w="1224" w:type="dxa"/>
            <w:vMerge w:val="restart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Планируемый год размещения извещения об осуществлении закупки, направления приглашения принять участие в определении поставщика (подрядчика, исполнителя), заключения контракта с единственным поставщиком (подрядчиком, исполнителем)</w:t>
            </w:r>
          </w:p>
        </w:tc>
        <w:tc>
          <w:tcPr>
            <w:tcW w:w="5452" w:type="dxa"/>
            <w:gridSpan w:val="5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Объем финансового обеспечения, в том числе планируемые платежи</w:t>
            </w:r>
          </w:p>
        </w:tc>
        <w:tc>
          <w:tcPr>
            <w:tcW w:w="1125" w:type="dxa"/>
            <w:vMerge w:val="restart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Информация о проведении обязательного общественного обсуждения закупки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Наименование уполномоченного органа (учреждения)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Наименование организатора проведения совместного конкурса или аукциона</w:t>
            </w:r>
          </w:p>
        </w:tc>
      </w:tr>
      <w:tr w:rsidR="00811A2B" w:rsidRPr="00B15C95" w:rsidTr="00236CD4">
        <w:trPr>
          <w:trHeight w:val="333"/>
        </w:trPr>
        <w:tc>
          <w:tcPr>
            <w:tcW w:w="559" w:type="dxa"/>
            <w:vMerge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98" w:type="dxa"/>
            <w:vMerge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338" w:type="dxa"/>
            <w:gridSpan w:val="2"/>
            <w:vMerge w:val="restart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Товар, работа, услуга по Общероссийскому классификатору продукции по видам экономической деятельности ОК 034-2014 (КПЕС 2008) (ОКПД2)</w:t>
            </w:r>
          </w:p>
        </w:tc>
        <w:tc>
          <w:tcPr>
            <w:tcW w:w="1445" w:type="dxa"/>
            <w:vMerge w:val="restart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Наименование объекта закупки</w:t>
            </w:r>
          </w:p>
        </w:tc>
        <w:tc>
          <w:tcPr>
            <w:tcW w:w="1224" w:type="dxa"/>
            <w:vMerge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vMerge w:val="restart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275" w:type="dxa"/>
            <w:vMerge w:val="restart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на текущий финансовый год</w:t>
            </w:r>
          </w:p>
        </w:tc>
        <w:tc>
          <w:tcPr>
            <w:tcW w:w="1822" w:type="dxa"/>
            <w:gridSpan w:val="2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на плановый период</w:t>
            </w:r>
          </w:p>
        </w:tc>
        <w:tc>
          <w:tcPr>
            <w:tcW w:w="1155" w:type="dxa"/>
            <w:vMerge w:val="restart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последующие годы</w:t>
            </w:r>
          </w:p>
        </w:tc>
        <w:tc>
          <w:tcPr>
            <w:tcW w:w="1125" w:type="dxa"/>
            <w:vMerge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811A2B" w:rsidRPr="00B15C95" w:rsidTr="00236CD4">
        <w:trPr>
          <w:trHeight w:val="860"/>
        </w:trPr>
        <w:tc>
          <w:tcPr>
            <w:tcW w:w="559" w:type="dxa"/>
            <w:vMerge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98" w:type="dxa"/>
            <w:vMerge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338" w:type="dxa"/>
            <w:gridSpan w:val="2"/>
            <w:vMerge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45" w:type="dxa"/>
            <w:vMerge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24" w:type="dxa"/>
            <w:vMerge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vMerge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на первый год</w:t>
            </w:r>
          </w:p>
        </w:tc>
        <w:tc>
          <w:tcPr>
            <w:tcW w:w="688" w:type="dxa"/>
            <w:vMerge w:val="restart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на второй год</w:t>
            </w:r>
          </w:p>
        </w:tc>
        <w:tc>
          <w:tcPr>
            <w:tcW w:w="1155" w:type="dxa"/>
            <w:vMerge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25" w:type="dxa"/>
            <w:vMerge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811A2B" w:rsidRPr="00B15C95" w:rsidTr="00236CD4">
        <w:trPr>
          <w:trHeight w:val="1602"/>
        </w:trPr>
        <w:tc>
          <w:tcPr>
            <w:tcW w:w="559" w:type="dxa"/>
            <w:vMerge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98" w:type="dxa"/>
            <w:vMerge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1445" w:type="dxa"/>
            <w:vMerge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24" w:type="dxa"/>
            <w:vMerge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vMerge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88" w:type="dxa"/>
            <w:vMerge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25" w:type="dxa"/>
            <w:vMerge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811A2B" w:rsidRPr="00B15C95" w:rsidTr="00236CD4">
        <w:trPr>
          <w:trHeight w:val="300"/>
        </w:trPr>
        <w:tc>
          <w:tcPr>
            <w:tcW w:w="559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98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36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45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24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00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55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25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14</w:t>
            </w:r>
          </w:p>
        </w:tc>
      </w:tr>
      <w:tr w:rsidR="00811A2B" w:rsidRPr="00B15C95" w:rsidTr="00236CD4">
        <w:trPr>
          <w:trHeight w:val="174"/>
        </w:trPr>
        <w:tc>
          <w:tcPr>
            <w:tcW w:w="559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0003</w:t>
            </w:r>
          </w:p>
        </w:tc>
        <w:tc>
          <w:tcPr>
            <w:tcW w:w="1798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213525449494852540100100030006832000</w:t>
            </w:r>
          </w:p>
        </w:tc>
        <w:tc>
          <w:tcPr>
            <w:tcW w:w="636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68.32.12.000</w:t>
            </w:r>
          </w:p>
        </w:tc>
        <w:tc>
          <w:tcPr>
            <w:tcW w:w="1702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управлению недвижимостью, находящейся в собственности на фиксированное время года, предоставляемые за вознаграждение или на договорной основе</w:t>
            </w:r>
          </w:p>
        </w:tc>
        <w:tc>
          <w:tcPr>
            <w:tcW w:w="144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управлению, содержанию, ремонту общего имущества многоквартирных домов в с. Дивеево</w:t>
            </w:r>
          </w:p>
        </w:tc>
        <w:tc>
          <w:tcPr>
            <w:tcW w:w="122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00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23587.68</w:t>
            </w:r>
          </w:p>
        </w:tc>
        <w:tc>
          <w:tcPr>
            <w:tcW w:w="127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23587.68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811A2B" w:rsidRPr="00B15C95" w:rsidTr="00236CD4">
        <w:trPr>
          <w:trHeight w:val="850"/>
        </w:trPr>
        <w:tc>
          <w:tcPr>
            <w:tcW w:w="559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0004</w:t>
            </w:r>
          </w:p>
        </w:tc>
        <w:tc>
          <w:tcPr>
            <w:tcW w:w="1798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213525449494852540100100040006311244</w:t>
            </w:r>
          </w:p>
        </w:tc>
        <w:tc>
          <w:tcPr>
            <w:tcW w:w="636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63.11.21.000</w:t>
            </w:r>
          </w:p>
        </w:tc>
        <w:tc>
          <w:tcPr>
            <w:tcW w:w="1702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передаче потокового видео</w:t>
            </w:r>
          </w:p>
        </w:tc>
        <w:tc>
          <w:tcPr>
            <w:tcW w:w="144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Оказание услуг по обслуживанию системы видеонаблюдения</w:t>
            </w:r>
          </w:p>
        </w:tc>
        <w:tc>
          <w:tcPr>
            <w:tcW w:w="122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00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279000.0</w:t>
            </w:r>
          </w:p>
        </w:tc>
        <w:tc>
          <w:tcPr>
            <w:tcW w:w="127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279000.0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811A2B" w:rsidRPr="00B15C95" w:rsidTr="00236CD4">
        <w:trPr>
          <w:trHeight w:val="893"/>
        </w:trPr>
        <w:tc>
          <w:tcPr>
            <w:tcW w:w="559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0005</w:t>
            </w:r>
          </w:p>
        </w:tc>
        <w:tc>
          <w:tcPr>
            <w:tcW w:w="1798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213525449494852540100100050006810412</w:t>
            </w:r>
          </w:p>
        </w:tc>
        <w:tc>
          <w:tcPr>
            <w:tcW w:w="636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2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2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00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1421401.5</w:t>
            </w:r>
          </w:p>
        </w:tc>
        <w:tc>
          <w:tcPr>
            <w:tcW w:w="127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1421401.5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811A2B" w:rsidRPr="00B15C95" w:rsidTr="00236CD4">
        <w:trPr>
          <w:trHeight w:val="869"/>
        </w:trPr>
        <w:tc>
          <w:tcPr>
            <w:tcW w:w="559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0006</w:t>
            </w:r>
          </w:p>
        </w:tc>
        <w:tc>
          <w:tcPr>
            <w:tcW w:w="1798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213525449494852540100100060006810412</w:t>
            </w:r>
          </w:p>
        </w:tc>
        <w:tc>
          <w:tcPr>
            <w:tcW w:w="636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2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2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00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811A2B" w:rsidRPr="00B15C95" w:rsidTr="00236CD4">
        <w:trPr>
          <w:trHeight w:val="831"/>
        </w:trPr>
        <w:tc>
          <w:tcPr>
            <w:tcW w:w="559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0007</w:t>
            </w:r>
          </w:p>
        </w:tc>
        <w:tc>
          <w:tcPr>
            <w:tcW w:w="1798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213525449494852540100100070006810412</w:t>
            </w:r>
          </w:p>
        </w:tc>
        <w:tc>
          <w:tcPr>
            <w:tcW w:w="636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2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2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00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811A2B" w:rsidRPr="00B15C95" w:rsidTr="00236CD4">
        <w:trPr>
          <w:trHeight w:val="806"/>
        </w:trPr>
        <w:tc>
          <w:tcPr>
            <w:tcW w:w="559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0008</w:t>
            </w:r>
          </w:p>
        </w:tc>
        <w:tc>
          <w:tcPr>
            <w:tcW w:w="1798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213525449494852540100100080006810412</w:t>
            </w:r>
          </w:p>
        </w:tc>
        <w:tc>
          <w:tcPr>
            <w:tcW w:w="636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2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2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00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811A2B" w:rsidRPr="00B15C95" w:rsidTr="00236CD4">
        <w:trPr>
          <w:trHeight w:val="948"/>
        </w:trPr>
        <w:tc>
          <w:tcPr>
            <w:tcW w:w="559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0009</w:t>
            </w:r>
          </w:p>
        </w:tc>
        <w:tc>
          <w:tcPr>
            <w:tcW w:w="1798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213525449494852540100100090006810412</w:t>
            </w:r>
          </w:p>
        </w:tc>
        <w:tc>
          <w:tcPr>
            <w:tcW w:w="636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2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2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00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811A2B" w:rsidRPr="00B15C95" w:rsidTr="00236CD4">
        <w:trPr>
          <w:trHeight w:val="883"/>
        </w:trPr>
        <w:tc>
          <w:tcPr>
            <w:tcW w:w="559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0010</w:t>
            </w:r>
          </w:p>
        </w:tc>
        <w:tc>
          <w:tcPr>
            <w:tcW w:w="1798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213525449494852540100100100006810412</w:t>
            </w:r>
          </w:p>
        </w:tc>
        <w:tc>
          <w:tcPr>
            <w:tcW w:w="636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2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2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00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811A2B" w:rsidRPr="00B15C95" w:rsidTr="00236CD4">
        <w:trPr>
          <w:trHeight w:val="858"/>
        </w:trPr>
        <w:tc>
          <w:tcPr>
            <w:tcW w:w="559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0011</w:t>
            </w:r>
          </w:p>
        </w:tc>
        <w:tc>
          <w:tcPr>
            <w:tcW w:w="1798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213525449494852540100100110006810412</w:t>
            </w:r>
          </w:p>
        </w:tc>
        <w:tc>
          <w:tcPr>
            <w:tcW w:w="636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2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2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00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811A2B" w:rsidRPr="00B15C95" w:rsidTr="00236CD4">
        <w:trPr>
          <w:trHeight w:val="821"/>
        </w:trPr>
        <w:tc>
          <w:tcPr>
            <w:tcW w:w="559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0012</w:t>
            </w:r>
          </w:p>
        </w:tc>
        <w:tc>
          <w:tcPr>
            <w:tcW w:w="1798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213525449494852540100100120006810412</w:t>
            </w:r>
          </w:p>
        </w:tc>
        <w:tc>
          <w:tcPr>
            <w:tcW w:w="636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2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2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00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811A2B" w:rsidRPr="00B15C95" w:rsidTr="00236CD4">
        <w:trPr>
          <w:trHeight w:val="889"/>
        </w:trPr>
        <w:tc>
          <w:tcPr>
            <w:tcW w:w="559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0013</w:t>
            </w:r>
          </w:p>
        </w:tc>
        <w:tc>
          <w:tcPr>
            <w:tcW w:w="1798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213525449494852540100100130006810412</w:t>
            </w:r>
          </w:p>
        </w:tc>
        <w:tc>
          <w:tcPr>
            <w:tcW w:w="636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2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2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00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811A2B" w:rsidRPr="00B15C95" w:rsidTr="00236CD4">
        <w:trPr>
          <w:trHeight w:val="893"/>
        </w:trPr>
        <w:tc>
          <w:tcPr>
            <w:tcW w:w="559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0014</w:t>
            </w:r>
          </w:p>
        </w:tc>
        <w:tc>
          <w:tcPr>
            <w:tcW w:w="1798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213525449494852540100100140006810412</w:t>
            </w:r>
          </w:p>
        </w:tc>
        <w:tc>
          <w:tcPr>
            <w:tcW w:w="636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2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2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00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811A2B" w:rsidRPr="00B15C95" w:rsidTr="00236CD4">
        <w:trPr>
          <w:trHeight w:val="893"/>
        </w:trPr>
        <w:tc>
          <w:tcPr>
            <w:tcW w:w="559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0015</w:t>
            </w:r>
          </w:p>
        </w:tc>
        <w:tc>
          <w:tcPr>
            <w:tcW w:w="1798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213525449494852540100100150006810412</w:t>
            </w:r>
          </w:p>
        </w:tc>
        <w:tc>
          <w:tcPr>
            <w:tcW w:w="636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2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2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00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811A2B" w:rsidRPr="00B15C95" w:rsidTr="00236CD4">
        <w:trPr>
          <w:trHeight w:val="869"/>
        </w:trPr>
        <w:tc>
          <w:tcPr>
            <w:tcW w:w="559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0016</w:t>
            </w:r>
          </w:p>
        </w:tc>
        <w:tc>
          <w:tcPr>
            <w:tcW w:w="1798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213525449494852540100100160006810412</w:t>
            </w:r>
          </w:p>
        </w:tc>
        <w:tc>
          <w:tcPr>
            <w:tcW w:w="636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2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2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00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811A2B" w:rsidRPr="00B15C95" w:rsidTr="00236CD4">
        <w:trPr>
          <w:trHeight w:val="831"/>
        </w:trPr>
        <w:tc>
          <w:tcPr>
            <w:tcW w:w="559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0017</w:t>
            </w:r>
          </w:p>
        </w:tc>
        <w:tc>
          <w:tcPr>
            <w:tcW w:w="1798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213525449494852540100100170006810412</w:t>
            </w:r>
          </w:p>
        </w:tc>
        <w:tc>
          <w:tcPr>
            <w:tcW w:w="636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2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2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00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811A2B" w:rsidRPr="00B15C95" w:rsidTr="00236CD4">
        <w:trPr>
          <w:trHeight w:val="806"/>
        </w:trPr>
        <w:tc>
          <w:tcPr>
            <w:tcW w:w="559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0018</w:t>
            </w:r>
          </w:p>
        </w:tc>
        <w:tc>
          <w:tcPr>
            <w:tcW w:w="1798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213525449494852540100100180006810412</w:t>
            </w:r>
          </w:p>
        </w:tc>
        <w:tc>
          <w:tcPr>
            <w:tcW w:w="636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2" w:type="dxa"/>
            <w:shd w:val="clear" w:color="auto" w:fill="FFFFFF"/>
          </w:tcPr>
          <w:p w:rsidR="00811A2B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Услуги по покупке и продаже жилых зданий и занимаемых ими земельных </w:t>
            </w:r>
          </w:p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</w:t>
            </w: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частков</w:t>
            </w:r>
          </w:p>
        </w:tc>
        <w:tc>
          <w:tcPr>
            <w:tcW w:w="144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2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00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811A2B" w:rsidRPr="00B15C95" w:rsidTr="00236CD4">
        <w:trPr>
          <w:trHeight w:val="768"/>
        </w:trPr>
        <w:tc>
          <w:tcPr>
            <w:tcW w:w="559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0019</w:t>
            </w:r>
          </w:p>
        </w:tc>
        <w:tc>
          <w:tcPr>
            <w:tcW w:w="1798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213525449494852540100100190006810412</w:t>
            </w:r>
          </w:p>
        </w:tc>
        <w:tc>
          <w:tcPr>
            <w:tcW w:w="636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2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2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00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811A2B" w:rsidRPr="00B15C95" w:rsidTr="00236CD4">
        <w:trPr>
          <w:trHeight w:val="1989"/>
        </w:trPr>
        <w:tc>
          <w:tcPr>
            <w:tcW w:w="559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0021</w:t>
            </w:r>
          </w:p>
        </w:tc>
        <w:tc>
          <w:tcPr>
            <w:tcW w:w="1798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213525449494852540100100210006832000</w:t>
            </w:r>
          </w:p>
        </w:tc>
        <w:tc>
          <w:tcPr>
            <w:tcW w:w="636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68.32.12.000</w:t>
            </w:r>
          </w:p>
        </w:tc>
        <w:tc>
          <w:tcPr>
            <w:tcW w:w="1702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управлению недвижимостью, находящейся в собственности на фиксированное время года, предоставляемые за вознаграждение или на договорной основе</w:t>
            </w:r>
          </w:p>
        </w:tc>
        <w:tc>
          <w:tcPr>
            <w:tcW w:w="144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управлению, содержанию, ремонту общего имущества многоквартирных домов в п. Сатис</w:t>
            </w:r>
          </w:p>
        </w:tc>
        <w:tc>
          <w:tcPr>
            <w:tcW w:w="122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00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115420.8</w:t>
            </w:r>
          </w:p>
        </w:tc>
        <w:tc>
          <w:tcPr>
            <w:tcW w:w="127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115420.8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811A2B" w:rsidRPr="00B15C95" w:rsidTr="00236CD4">
        <w:trPr>
          <w:trHeight w:val="846"/>
        </w:trPr>
        <w:tc>
          <w:tcPr>
            <w:tcW w:w="559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0025</w:t>
            </w:r>
          </w:p>
        </w:tc>
        <w:tc>
          <w:tcPr>
            <w:tcW w:w="1798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213525449494852540100100250006810412</w:t>
            </w:r>
          </w:p>
        </w:tc>
        <w:tc>
          <w:tcPr>
            <w:tcW w:w="636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2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2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00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811A2B" w:rsidRPr="00B15C95" w:rsidTr="00236CD4">
        <w:trPr>
          <w:trHeight w:val="823"/>
        </w:trPr>
        <w:tc>
          <w:tcPr>
            <w:tcW w:w="559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0026</w:t>
            </w:r>
          </w:p>
        </w:tc>
        <w:tc>
          <w:tcPr>
            <w:tcW w:w="1798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213525449494852540100100260006810412</w:t>
            </w:r>
          </w:p>
        </w:tc>
        <w:tc>
          <w:tcPr>
            <w:tcW w:w="636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2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2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00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811A2B" w:rsidRPr="00B15C95" w:rsidTr="00236CD4">
        <w:trPr>
          <w:trHeight w:val="893"/>
        </w:trPr>
        <w:tc>
          <w:tcPr>
            <w:tcW w:w="559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0027</w:t>
            </w:r>
          </w:p>
        </w:tc>
        <w:tc>
          <w:tcPr>
            <w:tcW w:w="1798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213525449494852540100100270006810412</w:t>
            </w:r>
          </w:p>
        </w:tc>
        <w:tc>
          <w:tcPr>
            <w:tcW w:w="636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2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2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00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811A2B" w:rsidRPr="00B15C95" w:rsidTr="00236CD4">
        <w:trPr>
          <w:trHeight w:val="713"/>
        </w:trPr>
        <w:tc>
          <w:tcPr>
            <w:tcW w:w="559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0028</w:t>
            </w:r>
          </w:p>
        </w:tc>
        <w:tc>
          <w:tcPr>
            <w:tcW w:w="1798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213525449494852540100100280006810412</w:t>
            </w:r>
          </w:p>
        </w:tc>
        <w:tc>
          <w:tcPr>
            <w:tcW w:w="636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2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2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00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811A2B" w:rsidRPr="00B15C95" w:rsidTr="00236CD4">
        <w:trPr>
          <w:trHeight w:val="869"/>
        </w:trPr>
        <w:tc>
          <w:tcPr>
            <w:tcW w:w="559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0029</w:t>
            </w:r>
          </w:p>
        </w:tc>
        <w:tc>
          <w:tcPr>
            <w:tcW w:w="1798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213525449494852540100100290006810412</w:t>
            </w:r>
          </w:p>
        </w:tc>
        <w:tc>
          <w:tcPr>
            <w:tcW w:w="636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2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2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00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811A2B" w:rsidRPr="00B15C95" w:rsidTr="00236CD4">
        <w:trPr>
          <w:trHeight w:val="831"/>
        </w:trPr>
        <w:tc>
          <w:tcPr>
            <w:tcW w:w="559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0030</w:t>
            </w:r>
          </w:p>
        </w:tc>
        <w:tc>
          <w:tcPr>
            <w:tcW w:w="1798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213525449494852540100100300006810412</w:t>
            </w:r>
          </w:p>
        </w:tc>
        <w:tc>
          <w:tcPr>
            <w:tcW w:w="636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2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2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00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811A2B" w:rsidRPr="00B15C95" w:rsidTr="00236CD4">
        <w:trPr>
          <w:trHeight w:val="806"/>
        </w:trPr>
        <w:tc>
          <w:tcPr>
            <w:tcW w:w="559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0031</w:t>
            </w:r>
          </w:p>
        </w:tc>
        <w:tc>
          <w:tcPr>
            <w:tcW w:w="1798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213525449494852540100100310006810412</w:t>
            </w:r>
          </w:p>
        </w:tc>
        <w:tc>
          <w:tcPr>
            <w:tcW w:w="636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2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2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00" w:type="dxa"/>
            <w:shd w:val="clear" w:color="auto" w:fill="FFFFFF"/>
          </w:tcPr>
          <w:p w:rsidR="00811A2B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  <w:p w:rsidR="00811A2B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811A2B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811A2B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811A2B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811A2B" w:rsidRPr="00B15C95" w:rsidTr="00236CD4">
        <w:trPr>
          <w:trHeight w:val="806"/>
        </w:trPr>
        <w:tc>
          <w:tcPr>
            <w:tcW w:w="559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0032</w:t>
            </w:r>
          </w:p>
        </w:tc>
        <w:tc>
          <w:tcPr>
            <w:tcW w:w="1798" w:type="dxa"/>
            <w:shd w:val="clear" w:color="auto" w:fill="FFFFFF"/>
          </w:tcPr>
          <w:p w:rsidR="00811A2B" w:rsidRPr="00B15C95" w:rsidRDefault="00811A2B" w:rsidP="001300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20007420244</w:t>
            </w:r>
          </w:p>
        </w:tc>
        <w:tc>
          <w:tcPr>
            <w:tcW w:w="636" w:type="dxa"/>
            <w:shd w:val="clear" w:color="auto" w:fill="FFFFFF"/>
          </w:tcPr>
          <w:p w:rsidR="00811A2B" w:rsidRPr="00B15C95" w:rsidRDefault="00811A2B" w:rsidP="0046358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74.20.24.000</w:t>
            </w:r>
          </w:p>
        </w:tc>
        <w:tc>
          <w:tcPr>
            <w:tcW w:w="1702" w:type="dxa"/>
            <w:shd w:val="clear" w:color="auto" w:fill="FFFFFF"/>
          </w:tcPr>
          <w:p w:rsidR="00811A2B" w:rsidRPr="00B15C95" w:rsidRDefault="00811A2B" w:rsidP="0046358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в области аэрофотосъемки</w:t>
            </w:r>
          </w:p>
        </w:tc>
        <w:tc>
          <w:tcPr>
            <w:tcW w:w="1445" w:type="dxa"/>
            <w:shd w:val="clear" w:color="auto" w:fill="FFFFFF"/>
          </w:tcPr>
          <w:p w:rsidR="00811A2B" w:rsidRPr="00B15C95" w:rsidRDefault="00811A2B" w:rsidP="0046358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Оказание услуг по выполнению комплексных кадастровых работ и разработке проектов межевания территории</w:t>
            </w:r>
          </w:p>
        </w:tc>
        <w:tc>
          <w:tcPr>
            <w:tcW w:w="1224" w:type="dxa"/>
            <w:shd w:val="clear" w:color="auto" w:fill="FFFFFF"/>
          </w:tcPr>
          <w:p w:rsidR="00811A2B" w:rsidRPr="00B15C95" w:rsidRDefault="00811A2B" w:rsidP="0046358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00" w:type="dxa"/>
            <w:shd w:val="clear" w:color="auto" w:fill="FFFFFF"/>
          </w:tcPr>
          <w:p w:rsidR="00811A2B" w:rsidRPr="00B15C95" w:rsidRDefault="00811A2B" w:rsidP="0046358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shd w:val="clear" w:color="auto" w:fill="FFFFFF"/>
          </w:tcPr>
          <w:p w:rsidR="00811A2B" w:rsidRPr="00B15C95" w:rsidRDefault="00811A2B" w:rsidP="0046358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46358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811A2B" w:rsidRPr="00B15C95" w:rsidRDefault="00811A2B" w:rsidP="0046358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811A2B" w:rsidRPr="00B15C95" w:rsidRDefault="00811A2B" w:rsidP="0046358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811A2B" w:rsidRPr="00B15C95" w:rsidRDefault="00811A2B" w:rsidP="0046358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811A2B" w:rsidRPr="00B15C95" w:rsidRDefault="00811A2B" w:rsidP="0046358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ГОСУДАРСТВЕННОЕ КАЗЕННОЕ УЧРЕЖДЕНИЕ НИЖЕГОРОДСКОЙ ОБЛАСТИ "ЦЕНТР РАЗМЕЩЕНИЯ ЗАКАЗА НИЖЕГОРОДСКОЙ ОБЛАСТИ"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46358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ГОСУДАРСТВЕННОЕ КАЗЕННОЕ УЧРЕЖДЕНИЕ НИЖЕГОРОДСКОЙ ОБЛАСТИ "ЦЕНТР РАЗМЕЩЕНИЯ ЗАКАЗА НИЖЕГОРОДСКОЙ ОБЛАСТИ"</w:t>
            </w:r>
          </w:p>
        </w:tc>
      </w:tr>
      <w:tr w:rsidR="00811A2B" w:rsidRPr="00B15C95" w:rsidTr="00236CD4">
        <w:trPr>
          <w:trHeight w:val="768"/>
        </w:trPr>
        <w:tc>
          <w:tcPr>
            <w:tcW w:w="559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0033</w:t>
            </w:r>
          </w:p>
        </w:tc>
        <w:tc>
          <w:tcPr>
            <w:tcW w:w="1798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213525449494852540100100330006810412</w:t>
            </w:r>
          </w:p>
        </w:tc>
        <w:tc>
          <w:tcPr>
            <w:tcW w:w="636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2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2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00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811A2B" w:rsidRPr="00B15C95" w:rsidTr="00236CD4">
        <w:trPr>
          <w:trHeight w:val="731"/>
        </w:trPr>
        <w:tc>
          <w:tcPr>
            <w:tcW w:w="559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0034</w:t>
            </w:r>
          </w:p>
        </w:tc>
        <w:tc>
          <w:tcPr>
            <w:tcW w:w="1798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213525449494852540100100340006810412</w:t>
            </w:r>
          </w:p>
        </w:tc>
        <w:tc>
          <w:tcPr>
            <w:tcW w:w="636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2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2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00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811A2B" w:rsidRPr="00B15C95" w:rsidTr="00236CD4">
        <w:trPr>
          <w:trHeight w:val="70"/>
        </w:trPr>
        <w:tc>
          <w:tcPr>
            <w:tcW w:w="559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0035</w:t>
            </w:r>
          </w:p>
        </w:tc>
        <w:tc>
          <w:tcPr>
            <w:tcW w:w="1798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213525449494852540100100350006810412</w:t>
            </w:r>
          </w:p>
        </w:tc>
        <w:tc>
          <w:tcPr>
            <w:tcW w:w="636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2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2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00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811A2B" w:rsidRPr="00B15C95" w:rsidTr="00236CD4">
        <w:trPr>
          <w:trHeight w:val="848"/>
        </w:trPr>
        <w:tc>
          <w:tcPr>
            <w:tcW w:w="559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0036</w:t>
            </w:r>
          </w:p>
        </w:tc>
        <w:tc>
          <w:tcPr>
            <w:tcW w:w="1798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213525449494852540100100360006810412</w:t>
            </w:r>
          </w:p>
        </w:tc>
        <w:tc>
          <w:tcPr>
            <w:tcW w:w="636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2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2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00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1583548.5</w:t>
            </w:r>
          </w:p>
        </w:tc>
        <w:tc>
          <w:tcPr>
            <w:tcW w:w="127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1583548.5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811A2B" w:rsidRPr="00B15C95" w:rsidTr="00236CD4">
        <w:trPr>
          <w:trHeight w:val="825"/>
        </w:trPr>
        <w:tc>
          <w:tcPr>
            <w:tcW w:w="559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0037</w:t>
            </w:r>
          </w:p>
        </w:tc>
        <w:tc>
          <w:tcPr>
            <w:tcW w:w="1798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213525449494852540100100370006810412</w:t>
            </w:r>
          </w:p>
        </w:tc>
        <w:tc>
          <w:tcPr>
            <w:tcW w:w="636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2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2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00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811A2B" w:rsidRPr="00B15C95" w:rsidTr="00236CD4">
        <w:trPr>
          <w:trHeight w:val="814"/>
        </w:trPr>
        <w:tc>
          <w:tcPr>
            <w:tcW w:w="559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0038</w:t>
            </w:r>
          </w:p>
        </w:tc>
        <w:tc>
          <w:tcPr>
            <w:tcW w:w="1798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213525449494852540100100380006810412</w:t>
            </w:r>
          </w:p>
        </w:tc>
        <w:tc>
          <w:tcPr>
            <w:tcW w:w="636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2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2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00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811A2B" w:rsidRPr="00B15C95" w:rsidTr="00236CD4">
        <w:trPr>
          <w:trHeight w:val="791"/>
        </w:trPr>
        <w:tc>
          <w:tcPr>
            <w:tcW w:w="559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0039</w:t>
            </w:r>
          </w:p>
        </w:tc>
        <w:tc>
          <w:tcPr>
            <w:tcW w:w="1798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213525449494852540100100390006810412</w:t>
            </w:r>
          </w:p>
        </w:tc>
        <w:tc>
          <w:tcPr>
            <w:tcW w:w="636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2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2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00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811A2B" w:rsidRPr="00B15C95" w:rsidTr="00236CD4">
        <w:trPr>
          <w:trHeight w:val="1651"/>
        </w:trPr>
        <w:tc>
          <w:tcPr>
            <w:tcW w:w="559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0041</w:t>
            </w:r>
          </w:p>
        </w:tc>
        <w:tc>
          <w:tcPr>
            <w:tcW w:w="1798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213525449494852540100100410007490244</w:t>
            </w:r>
          </w:p>
        </w:tc>
        <w:tc>
          <w:tcPr>
            <w:tcW w:w="636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74.90.19.190</w:t>
            </w:r>
          </w:p>
        </w:tc>
        <w:tc>
          <w:tcPr>
            <w:tcW w:w="1702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Услуги, предоставляемые прочими научными и техническими консультантами, не включенными в другие группировки</w:t>
            </w:r>
          </w:p>
        </w:tc>
        <w:tc>
          <w:tcPr>
            <w:tcW w:w="144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Оказание услуг по разработке схем теплоснабжения, водоснабжения и водоотведения Дивеевского муниципального округа</w:t>
            </w:r>
          </w:p>
        </w:tc>
        <w:tc>
          <w:tcPr>
            <w:tcW w:w="122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00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468666.66</w:t>
            </w:r>
          </w:p>
        </w:tc>
        <w:tc>
          <w:tcPr>
            <w:tcW w:w="127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468666.66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811A2B" w:rsidRPr="00B15C95" w:rsidTr="00236CD4">
        <w:trPr>
          <w:trHeight w:val="174"/>
        </w:trPr>
        <w:tc>
          <w:tcPr>
            <w:tcW w:w="559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0042</w:t>
            </w:r>
          </w:p>
        </w:tc>
        <w:tc>
          <w:tcPr>
            <w:tcW w:w="1798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213525449494852540100100420007420244</w:t>
            </w:r>
          </w:p>
        </w:tc>
        <w:tc>
          <w:tcPr>
            <w:tcW w:w="636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74.20.24.000</w:t>
            </w:r>
          </w:p>
        </w:tc>
        <w:tc>
          <w:tcPr>
            <w:tcW w:w="1702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в области аэрофотосъемки</w:t>
            </w:r>
          </w:p>
        </w:tc>
        <w:tc>
          <w:tcPr>
            <w:tcW w:w="144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Оказание услуг по выполнению комплексных кадастровых работ и разработке проектов межевания территории</w:t>
            </w:r>
          </w:p>
        </w:tc>
        <w:tc>
          <w:tcPr>
            <w:tcW w:w="122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00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2558875.24</w:t>
            </w:r>
          </w:p>
        </w:tc>
        <w:tc>
          <w:tcPr>
            <w:tcW w:w="127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2558875.24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ГОСУДАРСТВЕННОЕ КАЗЕННОЕ УЧРЕЖДЕНИЕ НИЖЕГОРОДСКОЙ ОБЛАСТИ "ЦЕНТР РАЗМЕЩЕНИЯ ЗАКАЗА НИЖЕГОРОДСКОЙ ОБЛАСТИ"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ГОСУДАРСТВЕННОЕ КАЗЕННОЕ УЧРЕЖДЕНИЕ НИЖЕГОРОДСКОЙ ОБЛАСТИ "ЦЕНТР РАЗМЕЩЕНИЯ ЗАКАЗА НИЖЕГОРОДСКОЙ ОБЛАСТИ"</w:t>
            </w:r>
          </w:p>
        </w:tc>
      </w:tr>
      <w:tr w:rsidR="00811A2B" w:rsidRPr="00B15C95" w:rsidTr="00236CD4">
        <w:trPr>
          <w:trHeight w:val="3049"/>
        </w:trPr>
        <w:tc>
          <w:tcPr>
            <w:tcW w:w="559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0043</w:t>
            </w:r>
          </w:p>
        </w:tc>
        <w:tc>
          <w:tcPr>
            <w:tcW w:w="1798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213525449494852540100100430003109244</w:t>
            </w:r>
          </w:p>
        </w:tc>
        <w:tc>
          <w:tcPr>
            <w:tcW w:w="636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31.09.11.110</w:t>
            </w:r>
          </w:p>
        </w:tc>
        <w:tc>
          <w:tcPr>
            <w:tcW w:w="1702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Кровати металлические</w:t>
            </w:r>
          </w:p>
        </w:tc>
        <w:tc>
          <w:tcPr>
            <w:tcW w:w="144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Поставка раскладушек для формирования резерва материальных ресурсов Дивеевского муниципального округа Нижегородской области для ликвидации чрезвычайных ситуаций природного и техногенного характера</w:t>
            </w:r>
          </w:p>
        </w:tc>
        <w:tc>
          <w:tcPr>
            <w:tcW w:w="122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00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811A2B" w:rsidRPr="00B15C95" w:rsidTr="00236CD4">
        <w:trPr>
          <w:trHeight w:val="3318"/>
        </w:trPr>
        <w:tc>
          <w:tcPr>
            <w:tcW w:w="559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0045</w:t>
            </w:r>
          </w:p>
        </w:tc>
        <w:tc>
          <w:tcPr>
            <w:tcW w:w="1798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213525449494852540100100450001392244</w:t>
            </w:r>
          </w:p>
        </w:tc>
        <w:tc>
          <w:tcPr>
            <w:tcW w:w="636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13.92.24.152</w:t>
            </w:r>
          </w:p>
        </w:tc>
        <w:tc>
          <w:tcPr>
            <w:tcW w:w="1702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Мешки спальные с наполнителем из синтетических нитей</w:t>
            </w:r>
          </w:p>
        </w:tc>
        <w:tc>
          <w:tcPr>
            <w:tcW w:w="144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Поставка спальных мешков для формирования резерва материальных ресурсов Дивеевского муниципального округа Нижегородской области для ликвидации чрезвычайных ситуаций природного и техногенного характера</w:t>
            </w:r>
          </w:p>
        </w:tc>
        <w:tc>
          <w:tcPr>
            <w:tcW w:w="122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00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39666.6</w:t>
            </w:r>
          </w:p>
        </w:tc>
        <w:tc>
          <w:tcPr>
            <w:tcW w:w="127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39666.6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811A2B" w:rsidRPr="00B15C95" w:rsidTr="00236CD4">
        <w:trPr>
          <w:trHeight w:val="708"/>
        </w:trPr>
        <w:tc>
          <w:tcPr>
            <w:tcW w:w="559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0047</w:t>
            </w:r>
          </w:p>
        </w:tc>
        <w:tc>
          <w:tcPr>
            <w:tcW w:w="1798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213525449494852540100100470006810412</w:t>
            </w:r>
          </w:p>
        </w:tc>
        <w:tc>
          <w:tcPr>
            <w:tcW w:w="636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2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2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00" w:type="dxa"/>
            <w:shd w:val="clear" w:color="auto" w:fill="FFFFFF"/>
          </w:tcPr>
          <w:p w:rsidR="00811A2B" w:rsidRPr="00B15C95" w:rsidRDefault="00811A2B" w:rsidP="00C11416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shd w:val="clear" w:color="auto" w:fill="FFFFFF"/>
          </w:tcPr>
          <w:p w:rsidR="00811A2B" w:rsidRPr="00B15C95" w:rsidRDefault="00811A2B" w:rsidP="00C11416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811A2B" w:rsidRPr="00B15C95" w:rsidTr="00236CD4">
        <w:trPr>
          <w:trHeight w:val="174"/>
        </w:trPr>
        <w:tc>
          <w:tcPr>
            <w:tcW w:w="559" w:type="dxa"/>
            <w:vMerge w:val="restart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0048</w:t>
            </w:r>
          </w:p>
        </w:tc>
        <w:tc>
          <w:tcPr>
            <w:tcW w:w="1798" w:type="dxa"/>
            <w:vMerge w:val="restart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213525449494852540100100480000000244</w:t>
            </w:r>
          </w:p>
        </w:tc>
        <w:tc>
          <w:tcPr>
            <w:tcW w:w="636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30.30.32.120</w:t>
            </w:r>
          </w:p>
        </w:tc>
        <w:tc>
          <w:tcPr>
            <w:tcW w:w="1702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Аппараты летательные прочие с массой пустого снаряженного аппарата не более 2000 кг</w:t>
            </w:r>
          </w:p>
        </w:tc>
        <w:tc>
          <w:tcPr>
            <w:tcW w:w="1445" w:type="dxa"/>
            <w:vMerge w:val="restart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Поставка квадрокоптера с комплектом дополнительного оборудования</w:t>
            </w:r>
          </w:p>
        </w:tc>
        <w:tc>
          <w:tcPr>
            <w:tcW w:w="1224" w:type="dxa"/>
            <w:vMerge w:val="restart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00" w:type="dxa"/>
            <w:vMerge w:val="restart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199999.98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199999.98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vMerge w:val="restart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vMerge w:val="restart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vMerge w:val="restart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vMerge w:val="restart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811A2B" w:rsidRPr="00B15C95" w:rsidTr="00236CD4">
        <w:trPr>
          <w:trHeight w:val="2151"/>
        </w:trPr>
        <w:tc>
          <w:tcPr>
            <w:tcW w:w="559" w:type="dxa"/>
            <w:vMerge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98" w:type="dxa"/>
            <w:vMerge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26.20.11.110</w:t>
            </w:r>
          </w:p>
        </w:tc>
        <w:tc>
          <w:tcPr>
            <w:tcW w:w="1702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Компьютеры портативные массой не более 10 кг, такие как ноутбуки, планшетные компьютеры, карманные компьютеры, в том числе совмещающие функции мобильного телефонного аппарата</w:t>
            </w:r>
          </w:p>
        </w:tc>
        <w:tc>
          <w:tcPr>
            <w:tcW w:w="1445" w:type="dxa"/>
            <w:vMerge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24" w:type="dxa"/>
            <w:vMerge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vMerge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88" w:type="dxa"/>
            <w:vMerge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25" w:type="dxa"/>
            <w:vMerge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811A2B" w:rsidRPr="00B15C95" w:rsidTr="00236CD4">
        <w:trPr>
          <w:trHeight w:val="467"/>
        </w:trPr>
        <w:tc>
          <w:tcPr>
            <w:tcW w:w="559" w:type="dxa"/>
            <w:vMerge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98" w:type="dxa"/>
            <w:vMerge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27.20.23.140</w:t>
            </w:r>
          </w:p>
        </w:tc>
        <w:tc>
          <w:tcPr>
            <w:tcW w:w="1702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Батареи аккумуляторные литий-пластмассовые</w:t>
            </w:r>
          </w:p>
        </w:tc>
        <w:tc>
          <w:tcPr>
            <w:tcW w:w="1445" w:type="dxa"/>
            <w:vMerge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24" w:type="dxa"/>
            <w:vMerge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vMerge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88" w:type="dxa"/>
            <w:vMerge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25" w:type="dxa"/>
            <w:vMerge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811A2B" w:rsidRPr="00B15C95" w:rsidTr="00236CD4">
        <w:trPr>
          <w:trHeight w:val="626"/>
        </w:trPr>
        <w:tc>
          <w:tcPr>
            <w:tcW w:w="559" w:type="dxa"/>
            <w:vMerge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98" w:type="dxa"/>
            <w:vMerge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27.11.32.110</w:t>
            </w:r>
          </w:p>
        </w:tc>
        <w:tc>
          <w:tcPr>
            <w:tcW w:w="1702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Установки генераторные с карбюраторными двигателями</w:t>
            </w:r>
          </w:p>
        </w:tc>
        <w:tc>
          <w:tcPr>
            <w:tcW w:w="1445" w:type="dxa"/>
            <w:vMerge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24" w:type="dxa"/>
            <w:vMerge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vMerge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88" w:type="dxa"/>
            <w:vMerge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25" w:type="dxa"/>
            <w:vMerge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811A2B" w:rsidRPr="00B15C95" w:rsidTr="00236CD4">
        <w:trPr>
          <w:trHeight w:val="785"/>
        </w:trPr>
        <w:tc>
          <w:tcPr>
            <w:tcW w:w="559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0049</w:t>
            </w:r>
          </w:p>
        </w:tc>
        <w:tc>
          <w:tcPr>
            <w:tcW w:w="1798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213525449494852540100100490006810412</w:t>
            </w:r>
          </w:p>
        </w:tc>
        <w:tc>
          <w:tcPr>
            <w:tcW w:w="636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2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2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00" w:type="dxa"/>
            <w:shd w:val="clear" w:color="auto" w:fill="FFFFFF"/>
          </w:tcPr>
          <w:p w:rsidR="00811A2B" w:rsidRPr="00B15C95" w:rsidRDefault="00811A2B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shd w:val="clear" w:color="auto" w:fill="FFFFFF"/>
          </w:tcPr>
          <w:p w:rsidR="00811A2B" w:rsidRPr="00B15C95" w:rsidRDefault="00811A2B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811A2B" w:rsidRPr="00B15C95" w:rsidTr="00236CD4">
        <w:trPr>
          <w:trHeight w:val="926"/>
        </w:trPr>
        <w:tc>
          <w:tcPr>
            <w:tcW w:w="559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0050</w:t>
            </w:r>
          </w:p>
        </w:tc>
        <w:tc>
          <w:tcPr>
            <w:tcW w:w="1798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213525449494852540100100500006810412</w:t>
            </w:r>
          </w:p>
        </w:tc>
        <w:tc>
          <w:tcPr>
            <w:tcW w:w="636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2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2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00" w:type="dxa"/>
            <w:shd w:val="clear" w:color="auto" w:fill="FFFFFF"/>
          </w:tcPr>
          <w:p w:rsidR="00811A2B" w:rsidRPr="00B15C95" w:rsidRDefault="00811A2B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shd w:val="clear" w:color="auto" w:fill="FFFFFF"/>
          </w:tcPr>
          <w:p w:rsidR="00811A2B" w:rsidRPr="00B15C95" w:rsidRDefault="00811A2B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811A2B" w:rsidRPr="00B15C95" w:rsidTr="00236CD4">
        <w:trPr>
          <w:trHeight w:val="888"/>
        </w:trPr>
        <w:tc>
          <w:tcPr>
            <w:tcW w:w="559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0051</w:t>
            </w:r>
          </w:p>
        </w:tc>
        <w:tc>
          <w:tcPr>
            <w:tcW w:w="1798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213525449494852540100100510006810412</w:t>
            </w:r>
          </w:p>
        </w:tc>
        <w:tc>
          <w:tcPr>
            <w:tcW w:w="636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2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2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00" w:type="dxa"/>
            <w:shd w:val="clear" w:color="auto" w:fill="FFFFFF"/>
          </w:tcPr>
          <w:p w:rsidR="00811A2B" w:rsidRPr="00B15C95" w:rsidRDefault="00811A2B" w:rsidP="00C11416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shd w:val="clear" w:color="auto" w:fill="FFFFFF"/>
          </w:tcPr>
          <w:p w:rsidR="00811A2B" w:rsidRPr="00B15C95" w:rsidRDefault="00811A2B" w:rsidP="00C11416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811A2B" w:rsidRPr="00B15C95" w:rsidTr="00236CD4">
        <w:trPr>
          <w:trHeight w:val="2044"/>
        </w:trPr>
        <w:tc>
          <w:tcPr>
            <w:tcW w:w="559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0052</w:t>
            </w:r>
          </w:p>
        </w:tc>
        <w:tc>
          <w:tcPr>
            <w:tcW w:w="1798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213525449494852540100100520004311244</w:t>
            </w:r>
          </w:p>
        </w:tc>
        <w:tc>
          <w:tcPr>
            <w:tcW w:w="636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43.11.10.000</w:t>
            </w:r>
          </w:p>
        </w:tc>
        <w:tc>
          <w:tcPr>
            <w:tcW w:w="1702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Работы по сносу зданий и сооружений</w:t>
            </w:r>
          </w:p>
        </w:tc>
        <w:tc>
          <w:tcPr>
            <w:tcW w:w="144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Демонтаж МКД, расположенного по адресу: Нижегородская область, м.о.Дивеевский, с.Дивеево, ул.Чкалова, д.4 и вывоз строительного мусора.</w:t>
            </w:r>
          </w:p>
        </w:tc>
        <w:tc>
          <w:tcPr>
            <w:tcW w:w="122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00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349823.0</w:t>
            </w:r>
          </w:p>
        </w:tc>
        <w:tc>
          <w:tcPr>
            <w:tcW w:w="127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349823.0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811A2B" w:rsidRPr="00B15C95" w:rsidTr="00236CD4">
        <w:trPr>
          <w:trHeight w:val="174"/>
        </w:trPr>
        <w:tc>
          <w:tcPr>
            <w:tcW w:w="559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0053</w:t>
            </w:r>
          </w:p>
        </w:tc>
        <w:tc>
          <w:tcPr>
            <w:tcW w:w="1798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213525449494852540100100530006810412</w:t>
            </w:r>
          </w:p>
        </w:tc>
        <w:tc>
          <w:tcPr>
            <w:tcW w:w="636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2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2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00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1583548.5</w:t>
            </w:r>
          </w:p>
        </w:tc>
        <w:tc>
          <w:tcPr>
            <w:tcW w:w="127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1583548.5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811A2B" w:rsidRPr="00B15C95" w:rsidTr="00236CD4">
        <w:trPr>
          <w:trHeight w:val="878"/>
        </w:trPr>
        <w:tc>
          <w:tcPr>
            <w:tcW w:w="559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0054</w:t>
            </w:r>
          </w:p>
        </w:tc>
        <w:tc>
          <w:tcPr>
            <w:tcW w:w="1798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213525449494852540100100540006810412</w:t>
            </w:r>
          </w:p>
        </w:tc>
        <w:tc>
          <w:tcPr>
            <w:tcW w:w="636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2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2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00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1583548.5</w:t>
            </w:r>
          </w:p>
        </w:tc>
        <w:tc>
          <w:tcPr>
            <w:tcW w:w="127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1583548.5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811A2B" w:rsidRPr="00B15C95" w:rsidTr="00236CD4">
        <w:trPr>
          <w:trHeight w:val="3049"/>
        </w:trPr>
        <w:tc>
          <w:tcPr>
            <w:tcW w:w="559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0055</w:t>
            </w:r>
          </w:p>
        </w:tc>
        <w:tc>
          <w:tcPr>
            <w:tcW w:w="1798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213525449494852540100100550003109244</w:t>
            </w:r>
          </w:p>
        </w:tc>
        <w:tc>
          <w:tcPr>
            <w:tcW w:w="636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31.09.11.110</w:t>
            </w:r>
          </w:p>
        </w:tc>
        <w:tc>
          <w:tcPr>
            <w:tcW w:w="1702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Кровати металлические</w:t>
            </w:r>
          </w:p>
        </w:tc>
        <w:tc>
          <w:tcPr>
            <w:tcW w:w="144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Поставка раскладушек для формирования резерва материальных ресурсов Дивеевского муниципального округа Нижегородской области для ликвидации чрезвычайных ситуаций природного и техногенного характера</w:t>
            </w:r>
          </w:p>
        </w:tc>
        <w:tc>
          <w:tcPr>
            <w:tcW w:w="122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00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100000.0</w:t>
            </w:r>
          </w:p>
        </w:tc>
        <w:tc>
          <w:tcPr>
            <w:tcW w:w="127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100000.0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811A2B" w:rsidRPr="00B15C95" w:rsidTr="00236CD4">
        <w:trPr>
          <w:trHeight w:val="1108"/>
        </w:trPr>
        <w:tc>
          <w:tcPr>
            <w:tcW w:w="559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0056</w:t>
            </w:r>
          </w:p>
        </w:tc>
        <w:tc>
          <w:tcPr>
            <w:tcW w:w="1798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213525449494852540100100560002830244</w:t>
            </w:r>
          </w:p>
        </w:tc>
        <w:tc>
          <w:tcPr>
            <w:tcW w:w="636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28.30.51.000</w:t>
            </w:r>
          </w:p>
        </w:tc>
        <w:tc>
          <w:tcPr>
            <w:tcW w:w="1702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Косилки (включая устройства режущие для установки на тракторе), не включенные в другие группировки</w:t>
            </w:r>
          </w:p>
        </w:tc>
        <w:tc>
          <w:tcPr>
            <w:tcW w:w="144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Приобретение двух роторных косилок КРН 2.1</w:t>
            </w:r>
          </w:p>
        </w:tc>
        <w:tc>
          <w:tcPr>
            <w:tcW w:w="122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00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412000.0</w:t>
            </w:r>
          </w:p>
        </w:tc>
        <w:tc>
          <w:tcPr>
            <w:tcW w:w="127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412000.0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811A2B" w:rsidRPr="00B15C95" w:rsidTr="00236CD4">
        <w:trPr>
          <w:trHeight w:val="902"/>
        </w:trPr>
        <w:tc>
          <w:tcPr>
            <w:tcW w:w="559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0057</w:t>
            </w:r>
          </w:p>
        </w:tc>
        <w:tc>
          <w:tcPr>
            <w:tcW w:w="1798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A565E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213525449494852540100100570006810412</w:t>
            </w:r>
          </w:p>
        </w:tc>
        <w:tc>
          <w:tcPr>
            <w:tcW w:w="636" w:type="dxa"/>
            <w:shd w:val="clear" w:color="auto" w:fill="FFFFFF"/>
          </w:tcPr>
          <w:p w:rsidR="00811A2B" w:rsidRPr="00B15C95" w:rsidRDefault="00811A2B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2" w:type="dxa"/>
            <w:shd w:val="clear" w:color="auto" w:fill="FFFFFF"/>
          </w:tcPr>
          <w:p w:rsidR="00811A2B" w:rsidRPr="00B15C95" w:rsidRDefault="00811A2B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shd w:val="clear" w:color="auto" w:fill="FFFFFF"/>
          </w:tcPr>
          <w:p w:rsidR="00811A2B" w:rsidRPr="00B15C95" w:rsidRDefault="00811A2B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24" w:type="dxa"/>
            <w:shd w:val="clear" w:color="auto" w:fill="FFFFFF"/>
          </w:tcPr>
          <w:p w:rsidR="00811A2B" w:rsidRPr="00B15C95" w:rsidRDefault="00811A2B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00" w:type="dxa"/>
            <w:shd w:val="clear" w:color="auto" w:fill="FFFFFF"/>
          </w:tcPr>
          <w:p w:rsidR="00811A2B" w:rsidRPr="00B15C95" w:rsidRDefault="00811A2B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shd w:val="clear" w:color="auto" w:fill="FFFFFF"/>
          </w:tcPr>
          <w:p w:rsidR="00811A2B" w:rsidRPr="00B15C95" w:rsidRDefault="00811A2B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811A2B" w:rsidRPr="00B15C95" w:rsidRDefault="00811A2B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811A2B" w:rsidRPr="00B15C95" w:rsidRDefault="00811A2B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811A2B" w:rsidRPr="00B15C95" w:rsidRDefault="00811A2B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811A2B" w:rsidRPr="00B15C95" w:rsidTr="00236CD4">
        <w:trPr>
          <w:trHeight w:val="865"/>
        </w:trPr>
        <w:tc>
          <w:tcPr>
            <w:tcW w:w="559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0058</w:t>
            </w:r>
          </w:p>
        </w:tc>
        <w:tc>
          <w:tcPr>
            <w:tcW w:w="1798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21352544949485254010010058</w:t>
            </w:r>
            <w:r w:rsidRPr="002A565E">
              <w:rPr>
                <w:rFonts w:ascii="Times New Roman" w:hAnsi="Times New Roman"/>
                <w:color w:val="000000"/>
                <w:sz w:val="16"/>
                <w:szCs w:val="16"/>
              </w:rPr>
              <w:t>0006810412</w:t>
            </w:r>
          </w:p>
        </w:tc>
        <w:tc>
          <w:tcPr>
            <w:tcW w:w="636" w:type="dxa"/>
            <w:shd w:val="clear" w:color="auto" w:fill="FFFFFF"/>
          </w:tcPr>
          <w:p w:rsidR="00811A2B" w:rsidRPr="00B15C95" w:rsidRDefault="00811A2B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2" w:type="dxa"/>
            <w:shd w:val="clear" w:color="auto" w:fill="FFFFFF"/>
          </w:tcPr>
          <w:p w:rsidR="00811A2B" w:rsidRPr="00B15C95" w:rsidRDefault="00811A2B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shd w:val="clear" w:color="auto" w:fill="FFFFFF"/>
          </w:tcPr>
          <w:p w:rsidR="00811A2B" w:rsidRPr="00B15C95" w:rsidRDefault="00811A2B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24" w:type="dxa"/>
            <w:shd w:val="clear" w:color="auto" w:fill="FFFFFF"/>
          </w:tcPr>
          <w:p w:rsidR="00811A2B" w:rsidRPr="00B15C95" w:rsidRDefault="00811A2B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00" w:type="dxa"/>
            <w:shd w:val="clear" w:color="auto" w:fill="FFFFFF"/>
          </w:tcPr>
          <w:p w:rsidR="00811A2B" w:rsidRPr="00B15C95" w:rsidRDefault="00811A2B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shd w:val="clear" w:color="auto" w:fill="FFFFFF"/>
          </w:tcPr>
          <w:p w:rsidR="00811A2B" w:rsidRPr="00B15C95" w:rsidRDefault="00811A2B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811A2B" w:rsidRPr="00B15C95" w:rsidRDefault="00811A2B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811A2B" w:rsidRPr="00B15C95" w:rsidRDefault="00811A2B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811A2B" w:rsidRPr="00B15C95" w:rsidRDefault="00811A2B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811A2B" w:rsidRPr="00B15C95" w:rsidTr="00236CD4">
        <w:trPr>
          <w:trHeight w:val="840"/>
        </w:trPr>
        <w:tc>
          <w:tcPr>
            <w:tcW w:w="559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0059</w:t>
            </w:r>
          </w:p>
        </w:tc>
        <w:tc>
          <w:tcPr>
            <w:tcW w:w="1798" w:type="dxa"/>
            <w:shd w:val="clear" w:color="auto" w:fill="FFFFFF"/>
          </w:tcPr>
          <w:p w:rsidR="00811A2B" w:rsidRPr="00B15C95" w:rsidRDefault="00811A2B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A565E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2135254494948525401001005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  <w:r w:rsidRPr="002A565E">
              <w:rPr>
                <w:rFonts w:ascii="Times New Roman" w:hAnsi="Times New Roman"/>
                <w:color w:val="000000"/>
                <w:sz w:val="16"/>
                <w:szCs w:val="16"/>
              </w:rPr>
              <w:t>0006810412</w:t>
            </w:r>
          </w:p>
        </w:tc>
        <w:tc>
          <w:tcPr>
            <w:tcW w:w="636" w:type="dxa"/>
            <w:shd w:val="clear" w:color="auto" w:fill="FFFFFF"/>
          </w:tcPr>
          <w:p w:rsidR="00811A2B" w:rsidRPr="00B15C95" w:rsidRDefault="00811A2B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2" w:type="dxa"/>
            <w:shd w:val="clear" w:color="auto" w:fill="FFFFFF"/>
          </w:tcPr>
          <w:p w:rsidR="00811A2B" w:rsidRPr="00B15C95" w:rsidRDefault="00811A2B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shd w:val="clear" w:color="auto" w:fill="FFFFFF"/>
          </w:tcPr>
          <w:p w:rsidR="00811A2B" w:rsidRPr="00B15C95" w:rsidRDefault="00811A2B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24" w:type="dxa"/>
            <w:shd w:val="clear" w:color="auto" w:fill="FFFFFF"/>
          </w:tcPr>
          <w:p w:rsidR="00811A2B" w:rsidRPr="00B15C95" w:rsidRDefault="00811A2B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00" w:type="dxa"/>
            <w:shd w:val="clear" w:color="auto" w:fill="FFFFFF"/>
          </w:tcPr>
          <w:p w:rsidR="00811A2B" w:rsidRPr="00B15C95" w:rsidRDefault="00811A2B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shd w:val="clear" w:color="auto" w:fill="FFFFFF"/>
          </w:tcPr>
          <w:p w:rsidR="00811A2B" w:rsidRPr="00B15C95" w:rsidRDefault="00811A2B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811A2B" w:rsidRPr="00B15C95" w:rsidRDefault="00811A2B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811A2B" w:rsidRPr="00B15C95" w:rsidRDefault="00811A2B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811A2B" w:rsidRPr="00B15C95" w:rsidRDefault="00811A2B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811A2B" w:rsidRPr="00B15C95" w:rsidTr="00236CD4">
        <w:trPr>
          <w:trHeight w:val="893"/>
        </w:trPr>
        <w:tc>
          <w:tcPr>
            <w:tcW w:w="559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0060</w:t>
            </w:r>
          </w:p>
        </w:tc>
        <w:tc>
          <w:tcPr>
            <w:tcW w:w="1798" w:type="dxa"/>
            <w:shd w:val="clear" w:color="auto" w:fill="FFFFFF"/>
          </w:tcPr>
          <w:p w:rsidR="00811A2B" w:rsidRPr="00B15C95" w:rsidRDefault="00811A2B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A565E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60</w:t>
            </w:r>
            <w:r w:rsidRPr="002A565E">
              <w:rPr>
                <w:rFonts w:ascii="Times New Roman" w:hAnsi="Times New Roman"/>
                <w:color w:val="000000"/>
                <w:sz w:val="16"/>
                <w:szCs w:val="16"/>
              </w:rPr>
              <w:t>0006810412</w:t>
            </w:r>
          </w:p>
        </w:tc>
        <w:tc>
          <w:tcPr>
            <w:tcW w:w="636" w:type="dxa"/>
            <w:shd w:val="clear" w:color="auto" w:fill="FFFFFF"/>
          </w:tcPr>
          <w:p w:rsidR="00811A2B" w:rsidRPr="00B15C95" w:rsidRDefault="00811A2B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2" w:type="dxa"/>
            <w:shd w:val="clear" w:color="auto" w:fill="FFFFFF"/>
          </w:tcPr>
          <w:p w:rsidR="00811A2B" w:rsidRPr="00B15C95" w:rsidRDefault="00811A2B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shd w:val="clear" w:color="auto" w:fill="FFFFFF"/>
          </w:tcPr>
          <w:p w:rsidR="00811A2B" w:rsidRPr="00B15C95" w:rsidRDefault="00811A2B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24" w:type="dxa"/>
            <w:shd w:val="clear" w:color="auto" w:fill="FFFFFF"/>
          </w:tcPr>
          <w:p w:rsidR="00811A2B" w:rsidRPr="00B15C95" w:rsidRDefault="00811A2B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00" w:type="dxa"/>
            <w:shd w:val="clear" w:color="auto" w:fill="FFFFFF"/>
          </w:tcPr>
          <w:p w:rsidR="00811A2B" w:rsidRPr="00B15C95" w:rsidRDefault="00811A2B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shd w:val="clear" w:color="auto" w:fill="FFFFFF"/>
          </w:tcPr>
          <w:p w:rsidR="00811A2B" w:rsidRPr="00B15C95" w:rsidRDefault="00811A2B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811A2B" w:rsidRPr="00B15C95" w:rsidRDefault="00811A2B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811A2B" w:rsidRPr="00B15C95" w:rsidRDefault="00811A2B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811A2B" w:rsidRPr="00B15C95" w:rsidRDefault="00811A2B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811A2B" w:rsidRPr="00B15C95" w:rsidTr="00236CD4">
        <w:trPr>
          <w:trHeight w:val="893"/>
        </w:trPr>
        <w:tc>
          <w:tcPr>
            <w:tcW w:w="559" w:type="dxa"/>
            <w:shd w:val="clear" w:color="auto" w:fill="FFFFFF"/>
          </w:tcPr>
          <w:p w:rsidR="00811A2B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0061</w:t>
            </w:r>
          </w:p>
        </w:tc>
        <w:tc>
          <w:tcPr>
            <w:tcW w:w="1798" w:type="dxa"/>
            <w:shd w:val="clear" w:color="auto" w:fill="FFFFFF"/>
          </w:tcPr>
          <w:p w:rsidR="00811A2B" w:rsidRPr="002A565E" w:rsidRDefault="00811A2B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213525449494852540100100610002829244</w:t>
            </w:r>
          </w:p>
        </w:tc>
        <w:tc>
          <w:tcPr>
            <w:tcW w:w="636" w:type="dxa"/>
            <w:shd w:val="clear" w:color="auto" w:fill="FFFFFF"/>
          </w:tcPr>
          <w:p w:rsidR="00811A2B" w:rsidRPr="00B15C95" w:rsidRDefault="00811A2B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28.29.22.110</w:t>
            </w:r>
          </w:p>
        </w:tc>
        <w:tc>
          <w:tcPr>
            <w:tcW w:w="1702" w:type="dxa"/>
            <w:shd w:val="clear" w:color="auto" w:fill="FFFFFF"/>
          </w:tcPr>
          <w:p w:rsidR="00811A2B" w:rsidRPr="00B15C95" w:rsidRDefault="00811A2B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Огнетушители</w:t>
            </w:r>
          </w:p>
        </w:tc>
        <w:tc>
          <w:tcPr>
            <w:tcW w:w="1445" w:type="dxa"/>
            <w:shd w:val="clear" w:color="auto" w:fill="FFFFFF"/>
          </w:tcPr>
          <w:p w:rsidR="00811A2B" w:rsidRPr="00B15C95" w:rsidRDefault="00811A2B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Поставка огнетушителей ранцевых "Лесник" РЛО</w:t>
            </w:r>
          </w:p>
        </w:tc>
        <w:tc>
          <w:tcPr>
            <w:tcW w:w="1224" w:type="dxa"/>
            <w:shd w:val="clear" w:color="auto" w:fill="FFFFFF"/>
          </w:tcPr>
          <w:p w:rsidR="00811A2B" w:rsidRPr="00B15C95" w:rsidRDefault="00811A2B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00" w:type="dxa"/>
            <w:shd w:val="clear" w:color="auto" w:fill="FFFFFF"/>
          </w:tcPr>
          <w:p w:rsidR="00811A2B" w:rsidRPr="002A565E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70500.0</w:t>
            </w:r>
          </w:p>
        </w:tc>
        <w:tc>
          <w:tcPr>
            <w:tcW w:w="1275" w:type="dxa"/>
            <w:shd w:val="clear" w:color="auto" w:fill="FFFFFF"/>
          </w:tcPr>
          <w:p w:rsidR="00811A2B" w:rsidRPr="002A565E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70500.0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811A2B" w:rsidRPr="00B15C95" w:rsidRDefault="00811A2B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811A2B" w:rsidRPr="00B15C95" w:rsidRDefault="00811A2B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811A2B" w:rsidRPr="00B15C95" w:rsidRDefault="00811A2B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811A2B" w:rsidRPr="00B15C95" w:rsidTr="00236CD4">
        <w:trPr>
          <w:trHeight w:val="533"/>
        </w:trPr>
        <w:tc>
          <w:tcPr>
            <w:tcW w:w="559" w:type="dxa"/>
            <w:shd w:val="clear" w:color="auto" w:fill="FFFFFF"/>
          </w:tcPr>
          <w:p w:rsidR="00811A2B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0062</w:t>
            </w:r>
          </w:p>
        </w:tc>
        <w:tc>
          <w:tcPr>
            <w:tcW w:w="1798" w:type="dxa"/>
            <w:shd w:val="clear" w:color="auto" w:fill="FFFFFF"/>
          </w:tcPr>
          <w:p w:rsidR="00811A2B" w:rsidRPr="002A565E" w:rsidRDefault="00811A2B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213525449494852540100100620002932244</w:t>
            </w:r>
          </w:p>
        </w:tc>
        <w:tc>
          <w:tcPr>
            <w:tcW w:w="636" w:type="dxa"/>
            <w:shd w:val="clear" w:color="auto" w:fill="FFFFFF"/>
          </w:tcPr>
          <w:p w:rsidR="00811A2B" w:rsidRPr="00B15C95" w:rsidRDefault="00811A2B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29.32.30.213</w:t>
            </w:r>
          </w:p>
        </w:tc>
        <w:tc>
          <w:tcPr>
            <w:tcW w:w="1702" w:type="dxa"/>
            <w:shd w:val="clear" w:color="auto" w:fill="FFFFFF"/>
          </w:tcPr>
          <w:p w:rsidR="00811A2B" w:rsidRPr="00B15C95" w:rsidRDefault="00811A2B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Элементы направляющего аппарата подвески</w:t>
            </w:r>
          </w:p>
        </w:tc>
        <w:tc>
          <w:tcPr>
            <w:tcW w:w="1445" w:type="dxa"/>
            <w:shd w:val="clear" w:color="auto" w:fill="FFFFFF"/>
          </w:tcPr>
          <w:p w:rsidR="00811A2B" w:rsidRPr="00B15C95" w:rsidRDefault="00811A2B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Поставка штанги реактивной ЗИЛ-131</w:t>
            </w:r>
          </w:p>
        </w:tc>
        <w:tc>
          <w:tcPr>
            <w:tcW w:w="1224" w:type="dxa"/>
            <w:shd w:val="clear" w:color="auto" w:fill="FFFFFF"/>
          </w:tcPr>
          <w:p w:rsidR="00811A2B" w:rsidRPr="00B15C95" w:rsidRDefault="00811A2B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00" w:type="dxa"/>
            <w:shd w:val="clear" w:color="auto" w:fill="FFFFFF"/>
          </w:tcPr>
          <w:p w:rsidR="00811A2B" w:rsidRPr="002A565E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36000.0</w:t>
            </w:r>
          </w:p>
        </w:tc>
        <w:tc>
          <w:tcPr>
            <w:tcW w:w="1275" w:type="dxa"/>
            <w:shd w:val="clear" w:color="auto" w:fill="FFFFFF"/>
          </w:tcPr>
          <w:p w:rsidR="00811A2B" w:rsidRPr="002A565E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36000.0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811A2B" w:rsidRPr="00B15C95" w:rsidRDefault="00811A2B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811A2B" w:rsidRPr="00B15C95" w:rsidRDefault="00811A2B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811A2B" w:rsidRPr="00B15C95" w:rsidRDefault="00811A2B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811A2B" w:rsidRPr="00B15C95" w:rsidTr="00236CD4">
        <w:trPr>
          <w:trHeight w:val="893"/>
        </w:trPr>
        <w:tc>
          <w:tcPr>
            <w:tcW w:w="559" w:type="dxa"/>
            <w:shd w:val="clear" w:color="auto" w:fill="FFFFFF"/>
          </w:tcPr>
          <w:p w:rsidR="00811A2B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0063</w:t>
            </w:r>
          </w:p>
        </w:tc>
        <w:tc>
          <w:tcPr>
            <w:tcW w:w="1798" w:type="dxa"/>
            <w:shd w:val="clear" w:color="auto" w:fill="FFFFFF"/>
          </w:tcPr>
          <w:p w:rsidR="00811A2B" w:rsidRPr="002A565E" w:rsidRDefault="00811A2B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213525449494852540100100630002219244</w:t>
            </w:r>
          </w:p>
        </w:tc>
        <w:tc>
          <w:tcPr>
            <w:tcW w:w="636" w:type="dxa"/>
            <w:shd w:val="clear" w:color="auto" w:fill="FFFFFF"/>
          </w:tcPr>
          <w:p w:rsidR="00811A2B" w:rsidRPr="00B15C95" w:rsidRDefault="00811A2B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22.19</w:t>
            </w:r>
          </w:p>
        </w:tc>
        <w:tc>
          <w:tcPr>
            <w:tcW w:w="1702" w:type="dxa"/>
            <w:shd w:val="clear" w:color="auto" w:fill="FFFFFF"/>
          </w:tcPr>
          <w:p w:rsidR="00811A2B" w:rsidRPr="00B15C95" w:rsidRDefault="00811A2B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Изделия из резины прочие</w:t>
            </w:r>
          </w:p>
        </w:tc>
        <w:tc>
          <w:tcPr>
            <w:tcW w:w="1445" w:type="dxa"/>
            <w:shd w:val="clear" w:color="auto" w:fill="FFFFFF"/>
          </w:tcPr>
          <w:p w:rsidR="00811A2B" w:rsidRPr="00B15C95" w:rsidRDefault="00811A2B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Поставка пожарно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-технического оборудования (рукавов пожарных, всасывающих)</w:t>
            </w:r>
          </w:p>
        </w:tc>
        <w:tc>
          <w:tcPr>
            <w:tcW w:w="1224" w:type="dxa"/>
            <w:shd w:val="clear" w:color="auto" w:fill="FFFFFF"/>
          </w:tcPr>
          <w:p w:rsidR="00811A2B" w:rsidRPr="00B15C95" w:rsidRDefault="00811A2B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00" w:type="dxa"/>
            <w:shd w:val="clear" w:color="auto" w:fill="FFFFFF"/>
          </w:tcPr>
          <w:p w:rsidR="00811A2B" w:rsidRPr="002A565E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34454.0</w:t>
            </w:r>
          </w:p>
        </w:tc>
        <w:tc>
          <w:tcPr>
            <w:tcW w:w="1275" w:type="dxa"/>
            <w:shd w:val="clear" w:color="auto" w:fill="FFFFFF"/>
          </w:tcPr>
          <w:p w:rsidR="00811A2B" w:rsidRPr="002A565E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34454.0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811A2B" w:rsidRPr="00B15C95" w:rsidRDefault="00811A2B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811A2B" w:rsidRPr="00B15C95" w:rsidRDefault="00811A2B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811A2B" w:rsidRPr="00B15C95" w:rsidRDefault="00811A2B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811A2B" w:rsidRPr="00B15C95" w:rsidTr="00236CD4">
        <w:trPr>
          <w:trHeight w:val="471"/>
        </w:trPr>
        <w:tc>
          <w:tcPr>
            <w:tcW w:w="559" w:type="dxa"/>
            <w:shd w:val="clear" w:color="auto" w:fill="FFFFFF"/>
          </w:tcPr>
          <w:p w:rsidR="00811A2B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0064</w:t>
            </w:r>
          </w:p>
        </w:tc>
        <w:tc>
          <w:tcPr>
            <w:tcW w:w="1798" w:type="dxa"/>
            <w:shd w:val="clear" w:color="auto" w:fill="FFFFFF"/>
          </w:tcPr>
          <w:p w:rsidR="00811A2B" w:rsidRPr="002A565E" w:rsidRDefault="00811A2B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213525449494852540100100640002211244</w:t>
            </w:r>
          </w:p>
        </w:tc>
        <w:tc>
          <w:tcPr>
            <w:tcW w:w="636" w:type="dxa"/>
            <w:shd w:val="clear" w:color="auto" w:fill="FFFFFF"/>
          </w:tcPr>
          <w:p w:rsidR="00811A2B" w:rsidRPr="00B15C95" w:rsidRDefault="00811A2B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22.11.14.190</w:t>
            </w:r>
          </w:p>
        </w:tc>
        <w:tc>
          <w:tcPr>
            <w:tcW w:w="1702" w:type="dxa"/>
            <w:shd w:val="clear" w:color="auto" w:fill="FFFFFF"/>
          </w:tcPr>
          <w:p w:rsidR="00811A2B" w:rsidRPr="00B15C95" w:rsidRDefault="00811A2B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Шины и покрышки пневматические прочие новые</w:t>
            </w:r>
          </w:p>
        </w:tc>
        <w:tc>
          <w:tcPr>
            <w:tcW w:w="1445" w:type="dxa"/>
            <w:shd w:val="clear" w:color="auto" w:fill="FFFFFF"/>
          </w:tcPr>
          <w:p w:rsidR="00811A2B" w:rsidRPr="00B15C95" w:rsidRDefault="00811A2B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Поставка автомобильных шин М-93</w:t>
            </w:r>
          </w:p>
        </w:tc>
        <w:tc>
          <w:tcPr>
            <w:tcW w:w="1224" w:type="dxa"/>
            <w:shd w:val="clear" w:color="auto" w:fill="FFFFFF"/>
          </w:tcPr>
          <w:p w:rsidR="00811A2B" w:rsidRPr="00B15C95" w:rsidRDefault="00811A2B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00" w:type="dxa"/>
            <w:shd w:val="clear" w:color="auto" w:fill="FFFFFF"/>
          </w:tcPr>
          <w:p w:rsidR="00811A2B" w:rsidRPr="002A565E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220000.0</w:t>
            </w:r>
          </w:p>
        </w:tc>
        <w:tc>
          <w:tcPr>
            <w:tcW w:w="1275" w:type="dxa"/>
            <w:shd w:val="clear" w:color="auto" w:fill="FFFFFF"/>
          </w:tcPr>
          <w:p w:rsidR="00811A2B" w:rsidRPr="002A565E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220000.0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811A2B" w:rsidRPr="00B15C95" w:rsidRDefault="00811A2B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811A2B" w:rsidRPr="00B15C95" w:rsidRDefault="00811A2B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811A2B" w:rsidRPr="00B15C95" w:rsidRDefault="00811A2B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811A2B" w:rsidRPr="00B15C95" w:rsidTr="00236CD4">
        <w:trPr>
          <w:trHeight w:val="617"/>
        </w:trPr>
        <w:tc>
          <w:tcPr>
            <w:tcW w:w="559" w:type="dxa"/>
            <w:shd w:val="clear" w:color="auto" w:fill="FFFFFF"/>
          </w:tcPr>
          <w:p w:rsidR="00811A2B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0065</w:t>
            </w:r>
          </w:p>
        </w:tc>
        <w:tc>
          <w:tcPr>
            <w:tcW w:w="1798" w:type="dxa"/>
            <w:shd w:val="clear" w:color="auto" w:fill="FFFFFF"/>
          </w:tcPr>
          <w:p w:rsidR="00811A2B" w:rsidRPr="002A565E" w:rsidRDefault="00811A2B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213525449494852540100100650002812244</w:t>
            </w:r>
          </w:p>
        </w:tc>
        <w:tc>
          <w:tcPr>
            <w:tcW w:w="636" w:type="dxa"/>
            <w:shd w:val="clear" w:color="auto" w:fill="FFFFFF"/>
          </w:tcPr>
          <w:p w:rsidR="00811A2B" w:rsidRPr="00B15C95" w:rsidRDefault="00811A2B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28.12.13.190</w:t>
            </w:r>
          </w:p>
        </w:tc>
        <w:tc>
          <w:tcPr>
            <w:tcW w:w="1702" w:type="dxa"/>
            <w:shd w:val="clear" w:color="auto" w:fill="FFFFFF"/>
          </w:tcPr>
          <w:p w:rsidR="00811A2B" w:rsidRPr="00B15C95" w:rsidRDefault="00811A2B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Насосы гидравлические прочие</w:t>
            </w:r>
          </w:p>
        </w:tc>
        <w:tc>
          <w:tcPr>
            <w:tcW w:w="1445" w:type="dxa"/>
            <w:shd w:val="clear" w:color="auto" w:fill="FFFFFF"/>
          </w:tcPr>
          <w:p w:rsidR="00811A2B" w:rsidRPr="00B15C95" w:rsidRDefault="00811A2B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Поставка мотопомпы</w:t>
            </w:r>
          </w:p>
        </w:tc>
        <w:tc>
          <w:tcPr>
            <w:tcW w:w="1224" w:type="dxa"/>
            <w:shd w:val="clear" w:color="auto" w:fill="FFFFFF"/>
          </w:tcPr>
          <w:p w:rsidR="00811A2B" w:rsidRPr="00B15C95" w:rsidRDefault="00811A2B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00" w:type="dxa"/>
            <w:shd w:val="clear" w:color="auto" w:fill="FFFFFF"/>
          </w:tcPr>
          <w:p w:rsidR="00811A2B" w:rsidRPr="002A565E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33903.0</w:t>
            </w:r>
          </w:p>
        </w:tc>
        <w:tc>
          <w:tcPr>
            <w:tcW w:w="1275" w:type="dxa"/>
            <w:shd w:val="clear" w:color="auto" w:fill="FFFFFF"/>
          </w:tcPr>
          <w:p w:rsidR="00811A2B" w:rsidRPr="002A565E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33903.0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811A2B" w:rsidRPr="00B15C95" w:rsidRDefault="00811A2B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811A2B" w:rsidRPr="00B15C95" w:rsidRDefault="00811A2B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811A2B" w:rsidRPr="00B15C95" w:rsidRDefault="00811A2B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811A2B" w:rsidRPr="00B15C95" w:rsidTr="00236CD4">
        <w:trPr>
          <w:trHeight w:val="893"/>
        </w:trPr>
        <w:tc>
          <w:tcPr>
            <w:tcW w:w="559" w:type="dxa"/>
            <w:shd w:val="clear" w:color="auto" w:fill="FFFFFF"/>
          </w:tcPr>
          <w:p w:rsidR="00811A2B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0066</w:t>
            </w:r>
          </w:p>
        </w:tc>
        <w:tc>
          <w:tcPr>
            <w:tcW w:w="1798" w:type="dxa"/>
            <w:shd w:val="clear" w:color="auto" w:fill="FFFFFF"/>
          </w:tcPr>
          <w:p w:rsidR="00811A2B" w:rsidRPr="00B15C95" w:rsidRDefault="00811A2B" w:rsidP="00BD178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A565E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66</w:t>
            </w:r>
            <w:r w:rsidRPr="002A565E">
              <w:rPr>
                <w:rFonts w:ascii="Times New Roman" w:hAnsi="Times New Roman"/>
                <w:color w:val="000000"/>
                <w:sz w:val="16"/>
                <w:szCs w:val="16"/>
              </w:rPr>
              <w:t>0006810412</w:t>
            </w:r>
          </w:p>
        </w:tc>
        <w:tc>
          <w:tcPr>
            <w:tcW w:w="636" w:type="dxa"/>
            <w:shd w:val="clear" w:color="auto" w:fill="FFFFFF"/>
          </w:tcPr>
          <w:p w:rsidR="00811A2B" w:rsidRPr="00B15C95" w:rsidRDefault="00811A2B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2" w:type="dxa"/>
            <w:shd w:val="clear" w:color="auto" w:fill="FFFFFF"/>
          </w:tcPr>
          <w:p w:rsidR="00811A2B" w:rsidRPr="00B15C95" w:rsidRDefault="00811A2B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shd w:val="clear" w:color="auto" w:fill="FFFFFF"/>
          </w:tcPr>
          <w:p w:rsidR="00811A2B" w:rsidRPr="00B15C95" w:rsidRDefault="00811A2B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24" w:type="dxa"/>
            <w:shd w:val="clear" w:color="auto" w:fill="FFFFFF"/>
          </w:tcPr>
          <w:p w:rsidR="00811A2B" w:rsidRPr="00B15C95" w:rsidRDefault="00811A2B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00" w:type="dxa"/>
            <w:shd w:val="clear" w:color="auto" w:fill="FFFFFF"/>
          </w:tcPr>
          <w:p w:rsidR="00811A2B" w:rsidRPr="00B15C95" w:rsidRDefault="00811A2B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shd w:val="clear" w:color="auto" w:fill="FFFFFF"/>
          </w:tcPr>
          <w:p w:rsidR="00811A2B" w:rsidRPr="00B15C95" w:rsidRDefault="00811A2B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811A2B" w:rsidRPr="00B15C95" w:rsidRDefault="00811A2B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811A2B" w:rsidRPr="00B15C95" w:rsidRDefault="00811A2B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811A2B" w:rsidRPr="00B15C95" w:rsidRDefault="00811A2B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811A2B" w:rsidRPr="00B15C95" w:rsidTr="00236CD4">
        <w:trPr>
          <w:trHeight w:val="893"/>
        </w:trPr>
        <w:tc>
          <w:tcPr>
            <w:tcW w:w="559" w:type="dxa"/>
            <w:shd w:val="clear" w:color="auto" w:fill="FFFFFF"/>
          </w:tcPr>
          <w:p w:rsidR="00811A2B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0067</w:t>
            </w:r>
          </w:p>
        </w:tc>
        <w:tc>
          <w:tcPr>
            <w:tcW w:w="1798" w:type="dxa"/>
            <w:shd w:val="clear" w:color="auto" w:fill="FFFFFF"/>
          </w:tcPr>
          <w:p w:rsidR="00811A2B" w:rsidRPr="00B15C95" w:rsidRDefault="00811A2B" w:rsidP="00BD178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A565E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67</w:t>
            </w:r>
            <w:r w:rsidRPr="002A565E">
              <w:rPr>
                <w:rFonts w:ascii="Times New Roman" w:hAnsi="Times New Roman"/>
                <w:color w:val="000000"/>
                <w:sz w:val="16"/>
                <w:szCs w:val="16"/>
              </w:rPr>
              <w:t>0006810412</w:t>
            </w:r>
          </w:p>
        </w:tc>
        <w:tc>
          <w:tcPr>
            <w:tcW w:w="636" w:type="dxa"/>
            <w:shd w:val="clear" w:color="auto" w:fill="FFFFFF"/>
          </w:tcPr>
          <w:p w:rsidR="00811A2B" w:rsidRPr="00B15C95" w:rsidRDefault="00811A2B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2" w:type="dxa"/>
            <w:shd w:val="clear" w:color="auto" w:fill="FFFFFF"/>
          </w:tcPr>
          <w:p w:rsidR="00811A2B" w:rsidRPr="00B15C95" w:rsidRDefault="00811A2B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shd w:val="clear" w:color="auto" w:fill="FFFFFF"/>
          </w:tcPr>
          <w:p w:rsidR="00811A2B" w:rsidRPr="00B15C95" w:rsidRDefault="00811A2B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24" w:type="dxa"/>
            <w:shd w:val="clear" w:color="auto" w:fill="FFFFFF"/>
          </w:tcPr>
          <w:p w:rsidR="00811A2B" w:rsidRPr="00B15C95" w:rsidRDefault="00811A2B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00" w:type="dxa"/>
            <w:shd w:val="clear" w:color="auto" w:fill="FFFFFF"/>
          </w:tcPr>
          <w:p w:rsidR="00811A2B" w:rsidRPr="00B15C95" w:rsidRDefault="00811A2B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shd w:val="clear" w:color="auto" w:fill="FFFFFF"/>
          </w:tcPr>
          <w:p w:rsidR="00811A2B" w:rsidRPr="00B15C95" w:rsidRDefault="00811A2B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811A2B" w:rsidRPr="00B15C95" w:rsidRDefault="00811A2B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811A2B" w:rsidRPr="00B15C95" w:rsidRDefault="00811A2B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811A2B" w:rsidRPr="00B15C95" w:rsidRDefault="00811A2B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811A2B" w:rsidRPr="00B15C95" w:rsidTr="00236CD4">
        <w:trPr>
          <w:trHeight w:val="893"/>
        </w:trPr>
        <w:tc>
          <w:tcPr>
            <w:tcW w:w="559" w:type="dxa"/>
            <w:shd w:val="clear" w:color="auto" w:fill="FFFFFF"/>
          </w:tcPr>
          <w:p w:rsidR="00811A2B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0068</w:t>
            </w:r>
          </w:p>
        </w:tc>
        <w:tc>
          <w:tcPr>
            <w:tcW w:w="1798" w:type="dxa"/>
            <w:shd w:val="clear" w:color="auto" w:fill="FFFFFF"/>
          </w:tcPr>
          <w:p w:rsidR="00811A2B" w:rsidRPr="00B15C95" w:rsidRDefault="00811A2B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A565E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68</w:t>
            </w:r>
            <w:r w:rsidRPr="002A565E">
              <w:rPr>
                <w:rFonts w:ascii="Times New Roman" w:hAnsi="Times New Roman"/>
                <w:color w:val="000000"/>
                <w:sz w:val="16"/>
                <w:szCs w:val="16"/>
              </w:rPr>
              <w:t>0006810412</w:t>
            </w:r>
          </w:p>
        </w:tc>
        <w:tc>
          <w:tcPr>
            <w:tcW w:w="636" w:type="dxa"/>
            <w:shd w:val="clear" w:color="auto" w:fill="FFFFFF"/>
          </w:tcPr>
          <w:p w:rsidR="00811A2B" w:rsidRPr="00B15C95" w:rsidRDefault="00811A2B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2" w:type="dxa"/>
            <w:shd w:val="clear" w:color="auto" w:fill="FFFFFF"/>
          </w:tcPr>
          <w:p w:rsidR="00811A2B" w:rsidRPr="00B15C95" w:rsidRDefault="00811A2B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shd w:val="clear" w:color="auto" w:fill="FFFFFF"/>
          </w:tcPr>
          <w:p w:rsidR="00811A2B" w:rsidRPr="00B15C95" w:rsidRDefault="00811A2B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24" w:type="dxa"/>
            <w:shd w:val="clear" w:color="auto" w:fill="FFFFFF"/>
          </w:tcPr>
          <w:p w:rsidR="00811A2B" w:rsidRPr="00B15C95" w:rsidRDefault="00811A2B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00" w:type="dxa"/>
            <w:shd w:val="clear" w:color="auto" w:fill="FFFFFF"/>
          </w:tcPr>
          <w:p w:rsidR="00811A2B" w:rsidRPr="0009622F" w:rsidRDefault="00811A2B" w:rsidP="00835B2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9622F">
              <w:rPr>
                <w:rFonts w:ascii="Times New Roman" w:hAnsi="Times New Roman"/>
                <w:sz w:val="16"/>
                <w:szCs w:val="16"/>
              </w:rPr>
              <w:t>1 583 548,5</w:t>
            </w:r>
          </w:p>
        </w:tc>
        <w:tc>
          <w:tcPr>
            <w:tcW w:w="1275" w:type="dxa"/>
            <w:shd w:val="clear" w:color="auto" w:fill="FFFFFF"/>
          </w:tcPr>
          <w:p w:rsidR="00811A2B" w:rsidRPr="0009622F" w:rsidRDefault="00811A2B" w:rsidP="00835B2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9622F">
              <w:rPr>
                <w:rFonts w:ascii="Times New Roman" w:hAnsi="Times New Roman"/>
                <w:sz w:val="16"/>
                <w:szCs w:val="16"/>
              </w:rPr>
              <w:t>1 583 548,5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811A2B" w:rsidRPr="00B15C95" w:rsidRDefault="00811A2B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811A2B" w:rsidRPr="00B15C95" w:rsidRDefault="00811A2B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811A2B" w:rsidRPr="00B15C95" w:rsidRDefault="00811A2B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811A2B" w:rsidRPr="00B15C95" w:rsidTr="00236CD4">
        <w:trPr>
          <w:trHeight w:val="893"/>
        </w:trPr>
        <w:tc>
          <w:tcPr>
            <w:tcW w:w="559" w:type="dxa"/>
            <w:shd w:val="clear" w:color="auto" w:fill="FFFFFF"/>
          </w:tcPr>
          <w:p w:rsidR="00811A2B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0069</w:t>
            </w:r>
          </w:p>
        </w:tc>
        <w:tc>
          <w:tcPr>
            <w:tcW w:w="1798" w:type="dxa"/>
            <w:shd w:val="clear" w:color="auto" w:fill="FFFFFF"/>
          </w:tcPr>
          <w:p w:rsidR="00811A2B" w:rsidRPr="00B15C95" w:rsidRDefault="00811A2B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A565E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69</w:t>
            </w:r>
            <w:r w:rsidRPr="002A565E">
              <w:rPr>
                <w:rFonts w:ascii="Times New Roman" w:hAnsi="Times New Roman"/>
                <w:color w:val="000000"/>
                <w:sz w:val="16"/>
                <w:szCs w:val="16"/>
              </w:rPr>
              <w:t>0006810412</w:t>
            </w:r>
          </w:p>
        </w:tc>
        <w:tc>
          <w:tcPr>
            <w:tcW w:w="636" w:type="dxa"/>
            <w:shd w:val="clear" w:color="auto" w:fill="FFFFFF"/>
          </w:tcPr>
          <w:p w:rsidR="00811A2B" w:rsidRPr="00B15C95" w:rsidRDefault="00811A2B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2" w:type="dxa"/>
            <w:shd w:val="clear" w:color="auto" w:fill="FFFFFF"/>
          </w:tcPr>
          <w:p w:rsidR="00811A2B" w:rsidRPr="00B15C95" w:rsidRDefault="00811A2B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shd w:val="clear" w:color="auto" w:fill="FFFFFF"/>
          </w:tcPr>
          <w:p w:rsidR="00811A2B" w:rsidRPr="00B15C95" w:rsidRDefault="00811A2B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24" w:type="dxa"/>
            <w:shd w:val="clear" w:color="auto" w:fill="FFFFFF"/>
          </w:tcPr>
          <w:p w:rsidR="00811A2B" w:rsidRPr="00B15C95" w:rsidRDefault="00811A2B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00" w:type="dxa"/>
            <w:shd w:val="clear" w:color="auto" w:fill="FFFFFF"/>
          </w:tcPr>
          <w:p w:rsidR="00811A2B" w:rsidRPr="00B15C95" w:rsidRDefault="00811A2B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shd w:val="clear" w:color="auto" w:fill="FFFFFF"/>
          </w:tcPr>
          <w:p w:rsidR="00811A2B" w:rsidRPr="00B15C95" w:rsidRDefault="00811A2B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811A2B" w:rsidRPr="00B15C95" w:rsidRDefault="00811A2B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811A2B" w:rsidRPr="00B15C95" w:rsidRDefault="00811A2B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811A2B" w:rsidRPr="00B15C95" w:rsidRDefault="00811A2B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811A2B" w:rsidRPr="00B15C95" w:rsidTr="00236CD4">
        <w:trPr>
          <w:trHeight w:val="893"/>
        </w:trPr>
        <w:tc>
          <w:tcPr>
            <w:tcW w:w="559" w:type="dxa"/>
            <w:shd w:val="clear" w:color="auto" w:fill="FFFFFF"/>
          </w:tcPr>
          <w:p w:rsidR="00811A2B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0070</w:t>
            </w:r>
          </w:p>
        </w:tc>
        <w:tc>
          <w:tcPr>
            <w:tcW w:w="1798" w:type="dxa"/>
            <w:shd w:val="clear" w:color="auto" w:fill="FFFFFF"/>
          </w:tcPr>
          <w:p w:rsidR="00811A2B" w:rsidRPr="00B15C95" w:rsidRDefault="00811A2B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83319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213525449494852540100100700006110242</w:t>
            </w:r>
          </w:p>
        </w:tc>
        <w:tc>
          <w:tcPr>
            <w:tcW w:w="636" w:type="dxa"/>
            <w:shd w:val="clear" w:color="auto" w:fill="FFFFFF"/>
          </w:tcPr>
          <w:p w:rsidR="00811A2B" w:rsidRPr="00B15C95" w:rsidRDefault="00811A2B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83319">
              <w:rPr>
                <w:rFonts w:ascii="Times New Roman" w:hAnsi="Times New Roman"/>
                <w:color w:val="000000"/>
                <w:sz w:val="16"/>
                <w:szCs w:val="16"/>
              </w:rPr>
              <w:t>61.10.49.000</w:t>
            </w:r>
          </w:p>
        </w:tc>
        <w:tc>
          <w:tcPr>
            <w:tcW w:w="1702" w:type="dxa"/>
            <w:shd w:val="clear" w:color="auto" w:fill="FFFFFF"/>
          </w:tcPr>
          <w:p w:rsidR="00811A2B" w:rsidRPr="00B15C95" w:rsidRDefault="00811A2B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83319">
              <w:rPr>
                <w:rFonts w:ascii="Times New Roman" w:hAnsi="Times New Roman"/>
                <w:color w:val="000000"/>
                <w:sz w:val="16"/>
                <w:szCs w:val="16"/>
              </w:rPr>
              <w:t>Услуги телекоммуникационные проводные в информационно-коммуникационной сети Интернет прочие</w:t>
            </w:r>
          </w:p>
        </w:tc>
        <w:tc>
          <w:tcPr>
            <w:tcW w:w="1445" w:type="dxa"/>
            <w:shd w:val="clear" w:color="auto" w:fill="FFFFFF"/>
          </w:tcPr>
          <w:p w:rsidR="00811A2B" w:rsidRPr="00B15C95" w:rsidRDefault="00811A2B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83319"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системы обеспечения связи единой дежурно- диспетчерской службы</w:t>
            </w:r>
          </w:p>
        </w:tc>
        <w:tc>
          <w:tcPr>
            <w:tcW w:w="1224" w:type="dxa"/>
            <w:shd w:val="clear" w:color="auto" w:fill="FFFFFF"/>
          </w:tcPr>
          <w:p w:rsidR="00811A2B" w:rsidRPr="00B15C95" w:rsidRDefault="00811A2B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00" w:type="dxa"/>
            <w:shd w:val="clear" w:color="auto" w:fill="FFFFFF"/>
          </w:tcPr>
          <w:p w:rsidR="00811A2B" w:rsidRPr="00FE7E1B" w:rsidRDefault="00811A2B" w:rsidP="0048331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E7E1B">
              <w:rPr>
                <w:rFonts w:ascii="Times New Roman" w:hAnsi="Times New Roman"/>
                <w:color w:val="000000"/>
                <w:sz w:val="16"/>
                <w:szCs w:val="16"/>
              </w:rPr>
              <w:t>502800.0</w:t>
            </w:r>
          </w:p>
          <w:p w:rsidR="00811A2B" w:rsidRPr="00FE7E1B" w:rsidRDefault="00811A2B" w:rsidP="004D07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FFFFFF"/>
          </w:tcPr>
          <w:p w:rsidR="00811A2B" w:rsidRPr="00FE7E1B" w:rsidRDefault="00811A2B" w:rsidP="004D07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0.0</w:t>
            </w:r>
          </w:p>
        </w:tc>
        <w:tc>
          <w:tcPr>
            <w:tcW w:w="1134" w:type="dxa"/>
            <w:shd w:val="clear" w:color="auto" w:fill="FFFFFF"/>
          </w:tcPr>
          <w:p w:rsidR="00811A2B" w:rsidRPr="00FE7E1B" w:rsidRDefault="00811A2B" w:rsidP="0048331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E7E1B">
              <w:rPr>
                <w:rFonts w:ascii="Times New Roman" w:hAnsi="Times New Roman"/>
                <w:color w:val="000000"/>
                <w:sz w:val="16"/>
                <w:szCs w:val="16"/>
              </w:rPr>
              <w:t>502800.0</w:t>
            </w:r>
          </w:p>
          <w:p w:rsidR="00811A2B" w:rsidRPr="00FE7E1B" w:rsidRDefault="00811A2B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88" w:type="dxa"/>
            <w:shd w:val="clear" w:color="auto" w:fill="FFFFFF"/>
          </w:tcPr>
          <w:p w:rsidR="00811A2B" w:rsidRPr="00B15C95" w:rsidRDefault="00811A2B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811A2B" w:rsidRPr="00B15C95" w:rsidRDefault="00811A2B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811A2B" w:rsidRPr="00B15C95" w:rsidRDefault="00811A2B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811A2B" w:rsidRPr="00B15C95" w:rsidTr="00236CD4">
        <w:trPr>
          <w:trHeight w:val="533"/>
        </w:trPr>
        <w:tc>
          <w:tcPr>
            <w:tcW w:w="559" w:type="dxa"/>
            <w:shd w:val="clear" w:color="auto" w:fill="FFFFFF"/>
          </w:tcPr>
          <w:p w:rsidR="00811A2B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0071</w:t>
            </w:r>
          </w:p>
        </w:tc>
        <w:tc>
          <w:tcPr>
            <w:tcW w:w="1798" w:type="dxa"/>
            <w:shd w:val="clear" w:color="auto" w:fill="FFFFFF"/>
          </w:tcPr>
          <w:p w:rsidR="00811A2B" w:rsidRPr="002A565E" w:rsidRDefault="00811A2B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71FDF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213525449494852540100100710006311244</w:t>
            </w:r>
          </w:p>
        </w:tc>
        <w:tc>
          <w:tcPr>
            <w:tcW w:w="636" w:type="dxa"/>
            <w:shd w:val="clear" w:color="auto" w:fill="FFFFFF"/>
          </w:tcPr>
          <w:p w:rsidR="00811A2B" w:rsidRPr="00B15C95" w:rsidRDefault="00811A2B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71FDF">
              <w:rPr>
                <w:rFonts w:ascii="Times New Roman" w:hAnsi="Times New Roman"/>
                <w:color w:val="000000"/>
                <w:sz w:val="16"/>
                <w:szCs w:val="16"/>
              </w:rPr>
              <w:t>63.11.21.000</w:t>
            </w:r>
          </w:p>
        </w:tc>
        <w:tc>
          <w:tcPr>
            <w:tcW w:w="1702" w:type="dxa"/>
            <w:shd w:val="clear" w:color="auto" w:fill="FFFFFF"/>
          </w:tcPr>
          <w:p w:rsidR="00811A2B" w:rsidRPr="00B15C95" w:rsidRDefault="00811A2B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71FDF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передаче потокового видео</w:t>
            </w:r>
          </w:p>
        </w:tc>
        <w:tc>
          <w:tcPr>
            <w:tcW w:w="1445" w:type="dxa"/>
            <w:shd w:val="clear" w:color="auto" w:fill="FFFFFF"/>
          </w:tcPr>
          <w:p w:rsidR="00811A2B" w:rsidRPr="00B15C95" w:rsidRDefault="00811A2B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71FDF">
              <w:rPr>
                <w:rFonts w:ascii="Times New Roman" w:hAnsi="Times New Roman"/>
                <w:color w:val="000000"/>
                <w:sz w:val="16"/>
                <w:szCs w:val="16"/>
              </w:rPr>
              <w:t>Оказание услуг по обслуживанию системы видеонаблюдения в с.Дивеево Нижегородской области</w:t>
            </w:r>
          </w:p>
        </w:tc>
        <w:tc>
          <w:tcPr>
            <w:tcW w:w="1224" w:type="dxa"/>
            <w:shd w:val="clear" w:color="auto" w:fill="FFFFFF"/>
          </w:tcPr>
          <w:p w:rsidR="00811A2B" w:rsidRPr="00B15C95" w:rsidRDefault="00811A2B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00" w:type="dxa"/>
            <w:shd w:val="clear" w:color="auto" w:fill="FFFFFF"/>
          </w:tcPr>
          <w:p w:rsidR="00811A2B" w:rsidRPr="00EB2AD7" w:rsidRDefault="00811A2B" w:rsidP="004D07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392000.04</w:t>
            </w:r>
          </w:p>
        </w:tc>
        <w:tc>
          <w:tcPr>
            <w:tcW w:w="1275" w:type="dxa"/>
            <w:shd w:val="clear" w:color="auto" w:fill="FFFFFF"/>
          </w:tcPr>
          <w:p w:rsidR="00811A2B" w:rsidRPr="00EB2AD7" w:rsidRDefault="00811A2B" w:rsidP="004D07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0.0</w:t>
            </w:r>
          </w:p>
        </w:tc>
        <w:tc>
          <w:tcPr>
            <w:tcW w:w="1134" w:type="dxa"/>
            <w:shd w:val="clear" w:color="auto" w:fill="FFFFFF"/>
          </w:tcPr>
          <w:p w:rsidR="00811A2B" w:rsidRPr="00EB2AD7" w:rsidRDefault="00811A2B" w:rsidP="00BD68B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392000.04</w:t>
            </w:r>
          </w:p>
        </w:tc>
        <w:tc>
          <w:tcPr>
            <w:tcW w:w="688" w:type="dxa"/>
            <w:shd w:val="clear" w:color="auto" w:fill="FFFFFF"/>
          </w:tcPr>
          <w:p w:rsidR="00811A2B" w:rsidRPr="00B15C95" w:rsidRDefault="00811A2B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811A2B" w:rsidRPr="00B15C95" w:rsidRDefault="00811A2B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811A2B" w:rsidRPr="00B15C95" w:rsidRDefault="00811A2B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811A2B" w:rsidRPr="00B15C95" w:rsidTr="00236CD4">
        <w:trPr>
          <w:trHeight w:val="893"/>
        </w:trPr>
        <w:tc>
          <w:tcPr>
            <w:tcW w:w="559" w:type="dxa"/>
            <w:shd w:val="clear" w:color="auto" w:fill="FFFFFF"/>
          </w:tcPr>
          <w:p w:rsidR="00811A2B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0072</w:t>
            </w:r>
          </w:p>
        </w:tc>
        <w:tc>
          <w:tcPr>
            <w:tcW w:w="1798" w:type="dxa"/>
            <w:shd w:val="clear" w:color="auto" w:fill="FFFFFF"/>
          </w:tcPr>
          <w:p w:rsidR="00811A2B" w:rsidRPr="002A565E" w:rsidRDefault="00811A2B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71FDF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213525449494852540100100720005829242</w:t>
            </w:r>
          </w:p>
        </w:tc>
        <w:tc>
          <w:tcPr>
            <w:tcW w:w="636" w:type="dxa"/>
            <w:shd w:val="clear" w:color="auto" w:fill="FFFFFF"/>
          </w:tcPr>
          <w:p w:rsidR="00811A2B" w:rsidRPr="00B15C95" w:rsidRDefault="00811A2B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71FDF">
              <w:rPr>
                <w:rFonts w:ascii="Times New Roman" w:hAnsi="Times New Roman"/>
                <w:color w:val="000000"/>
                <w:sz w:val="16"/>
                <w:szCs w:val="16"/>
              </w:rPr>
              <w:t>58.29.50.000</w:t>
            </w:r>
          </w:p>
        </w:tc>
        <w:tc>
          <w:tcPr>
            <w:tcW w:w="1702" w:type="dxa"/>
            <w:shd w:val="clear" w:color="auto" w:fill="FFFFFF"/>
          </w:tcPr>
          <w:p w:rsidR="00811A2B" w:rsidRPr="00B15C95" w:rsidRDefault="00811A2B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71FDF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предоставлению лицензий на право использовать компьютерное программное обеспечение</w:t>
            </w:r>
          </w:p>
        </w:tc>
        <w:tc>
          <w:tcPr>
            <w:tcW w:w="1445" w:type="dxa"/>
            <w:shd w:val="clear" w:color="auto" w:fill="FFFFFF"/>
          </w:tcPr>
          <w:p w:rsidR="00811A2B" w:rsidRPr="00B15C95" w:rsidRDefault="00811A2B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71FDF">
              <w:rPr>
                <w:rFonts w:ascii="Times New Roman" w:hAnsi="Times New Roman"/>
                <w:color w:val="000000"/>
                <w:sz w:val="16"/>
                <w:szCs w:val="16"/>
              </w:rPr>
              <w:t>Предоставление неисключительных прав использования базы данных электронной системы "Госзаказ"</w:t>
            </w:r>
          </w:p>
        </w:tc>
        <w:tc>
          <w:tcPr>
            <w:tcW w:w="1224" w:type="dxa"/>
            <w:shd w:val="clear" w:color="auto" w:fill="FFFFFF"/>
          </w:tcPr>
          <w:p w:rsidR="00811A2B" w:rsidRPr="00B15C95" w:rsidRDefault="00811A2B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00" w:type="dxa"/>
            <w:shd w:val="clear" w:color="auto" w:fill="FFFFFF"/>
          </w:tcPr>
          <w:p w:rsidR="00811A2B" w:rsidRPr="00EB2AD7" w:rsidRDefault="00811A2B" w:rsidP="004D07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68895.67</w:t>
            </w:r>
          </w:p>
        </w:tc>
        <w:tc>
          <w:tcPr>
            <w:tcW w:w="1275" w:type="dxa"/>
            <w:shd w:val="clear" w:color="auto" w:fill="FFFFFF"/>
          </w:tcPr>
          <w:p w:rsidR="00811A2B" w:rsidRPr="00EB2AD7" w:rsidRDefault="00811A2B" w:rsidP="004D07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0.0</w:t>
            </w:r>
          </w:p>
        </w:tc>
        <w:tc>
          <w:tcPr>
            <w:tcW w:w="1134" w:type="dxa"/>
            <w:shd w:val="clear" w:color="auto" w:fill="FFFFFF"/>
          </w:tcPr>
          <w:p w:rsidR="00811A2B" w:rsidRPr="00EB2AD7" w:rsidRDefault="00811A2B" w:rsidP="00BD68B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68895.67</w:t>
            </w:r>
          </w:p>
        </w:tc>
        <w:tc>
          <w:tcPr>
            <w:tcW w:w="688" w:type="dxa"/>
            <w:shd w:val="clear" w:color="auto" w:fill="FFFFFF"/>
          </w:tcPr>
          <w:p w:rsidR="00811A2B" w:rsidRPr="00B15C95" w:rsidRDefault="00811A2B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811A2B" w:rsidRPr="00B15C95" w:rsidRDefault="00811A2B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811A2B" w:rsidRPr="00B15C95" w:rsidRDefault="00811A2B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811A2B" w:rsidRPr="00B15C95" w:rsidTr="00236CD4">
        <w:trPr>
          <w:trHeight w:val="893"/>
        </w:trPr>
        <w:tc>
          <w:tcPr>
            <w:tcW w:w="559" w:type="dxa"/>
            <w:shd w:val="clear" w:color="auto" w:fill="FFFFFF"/>
          </w:tcPr>
          <w:p w:rsidR="00811A2B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0073</w:t>
            </w:r>
          </w:p>
        </w:tc>
        <w:tc>
          <w:tcPr>
            <w:tcW w:w="1798" w:type="dxa"/>
            <w:shd w:val="clear" w:color="auto" w:fill="FFFFFF"/>
          </w:tcPr>
          <w:p w:rsidR="00811A2B" w:rsidRPr="002A565E" w:rsidRDefault="00811A2B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71FDF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213525449494852540100100730006202242</w:t>
            </w:r>
          </w:p>
        </w:tc>
        <w:tc>
          <w:tcPr>
            <w:tcW w:w="636" w:type="dxa"/>
            <w:shd w:val="clear" w:color="auto" w:fill="FFFFFF"/>
          </w:tcPr>
          <w:p w:rsidR="00811A2B" w:rsidRPr="00B15C95" w:rsidRDefault="00811A2B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71FDF">
              <w:rPr>
                <w:rFonts w:ascii="Times New Roman" w:hAnsi="Times New Roman"/>
                <w:color w:val="000000"/>
                <w:sz w:val="16"/>
                <w:szCs w:val="16"/>
              </w:rPr>
              <w:t>62.02.30.000</w:t>
            </w:r>
          </w:p>
        </w:tc>
        <w:tc>
          <w:tcPr>
            <w:tcW w:w="1702" w:type="dxa"/>
            <w:shd w:val="clear" w:color="auto" w:fill="FFFFFF"/>
          </w:tcPr>
          <w:p w:rsidR="00811A2B" w:rsidRPr="00B15C95" w:rsidRDefault="00811A2B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71FDF">
              <w:rPr>
                <w:rFonts w:ascii="Times New Roman" w:hAnsi="Times New Roman"/>
                <w:color w:val="000000"/>
                <w:sz w:val="16"/>
                <w:szCs w:val="16"/>
              </w:rPr>
              <w:t>Услуги по технической поддержке информационных технологий</w:t>
            </w:r>
          </w:p>
        </w:tc>
        <w:tc>
          <w:tcPr>
            <w:tcW w:w="1445" w:type="dxa"/>
            <w:shd w:val="clear" w:color="auto" w:fill="FFFFFF"/>
          </w:tcPr>
          <w:p w:rsidR="00811A2B" w:rsidRPr="00B15C95" w:rsidRDefault="00811A2B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71FDF">
              <w:rPr>
                <w:rFonts w:ascii="Times New Roman" w:hAnsi="Times New Roman"/>
                <w:color w:val="000000"/>
                <w:sz w:val="16"/>
                <w:szCs w:val="16"/>
              </w:rPr>
              <w:t>Техническое обслуживание программного продукта "БАРС- Имущество" версия 2014 конфигурация ПЛЮС на 2 рабочих места</w:t>
            </w:r>
          </w:p>
        </w:tc>
        <w:tc>
          <w:tcPr>
            <w:tcW w:w="1224" w:type="dxa"/>
            <w:shd w:val="clear" w:color="auto" w:fill="FFFFFF"/>
          </w:tcPr>
          <w:p w:rsidR="00811A2B" w:rsidRPr="00B15C95" w:rsidRDefault="00811A2B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00" w:type="dxa"/>
            <w:shd w:val="clear" w:color="auto" w:fill="FFFFFF"/>
          </w:tcPr>
          <w:p w:rsidR="00811A2B" w:rsidRPr="00EB2AD7" w:rsidRDefault="00811A2B" w:rsidP="004D07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69750.00</w:t>
            </w:r>
          </w:p>
        </w:tc>
        <w:tc>
          <w:tcPr>
            <w:tcW w:w="1275" w:type="dxa"/>
            <w:shd w:val="clear" w:color="auto" w:fill="FFFFFF"/>
          </w:tcPr>
          <w:p w:rsidR="00811A2B" w:rsidRPr="00EB2AD7" w:rsidRDefault="00811A2B" w:rsidP="004D07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0.0</w:t>
            </w:r>
          </w:p>
        </w:tc>
        <w:tc>
          <w:tcPr>
            <w:tcW w:w="1134" w:type="dxa"/>
            <w:shd w:val="clear" w:color="auto" w:fill="FFFFFF"/>
          </w:tcPr>
          <w:p w:rsidR="00811A2B" w:rsidRPr="00EB2AD7" w:rsidRDefault="00811A2B" w:rsidP="00BD68B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69750.00</w:t>
            </w:r>
          </w:p>
        </w:tc>
        <w:tc>
          <w:tcPr>
            <w:tcW w:w="688" w:type="dxa"/>
            <w:shd w:val="clear" w:color="auto" w:fill="FFFFFF"/>
          </w:tcPr>
          <w:p w:rsidR="00811A2B" w:rsidRPr="00B15C95" w:rsidRDefault="00811A2B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811A2B" w:rsidRPr="00B15C95" w:rsidRDefault="00811A2B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811A2B" w:rsidRPr="00B15C95" w:rsidRDefault="00811A2B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811A2B" w:rsidRPr="00B15C95" w:rsidTr="00236CD4">
        <w:trPr>
          <w:trHeight w:val="893"/>
        </w:trPr>
        <w:tc>
          <w:tcPr>
            <w:tcW w:w="559" w:type="dxa"/>
            <w:shd w:val="clear" w:color="auto" w:fill="FFFFFF"/>
          </w:tcPr>
          <w:p w:rsidR="00811A2B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0074</w:t>
            </w:r>
          </w:p>
        </w:tc>
        <w:tc>
          <w:tcPr>
            <w:tcW w:w="1798" w:type="dxa"/>
            <w:shd w:val="clear" w:color="auto" w:fill="FFFFFF"/>
          </w:tcPr>
          <w:p w:rsidR="00811A2B" w:rsidRPr="002A565E" w:rsidRDefault="00811A2B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71FDF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213525449494852540100100740006312242</w:t>
            </w:r>
          </w:p>
        </w:tc>
        <w:tc>
          <w:tcPr>
            <w:tcW w:w="636" w:type="dxa"/>
            <w:shd w:val="clear" w:color="auto" w:fill="FFFFFF"/>
          </w:tcPr>
          <w:p w:rsidR="00811A2B" w:rsidRPr="00B15C95" w:rsidRDefault="00811A2B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71FDF">
              <w:rPr>
                <w:rFonts w:ascii="Times New Roman" w:hAnsi="Times New Roman"/>
                <w:color w:val="000000"/>
                <w:sz w:val="16"/>
                <w:szCs w:val="16"/>
              </w:rPr>
              <w:t>63.12.10.000</w:t>
            </w:r>
          </w:p>
        </w:tc>
        <w:tc>
          <w:tcPr>
            <w:tcW w:w="1702" w:type="dxa"/>
            <w:shd w:val="clear" w:color="auto" w:fill="FFFFFF"/>
          </w:tcPr>
          <w:p w:rsidR="00811A2B" w:rsidRPr="00B15C95" w:rsidRDefault="00811A2B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71FDF"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порталов в информационно-коммуникационной сети Интернет</w:t>
            </w:r>
          </w:p>
        </w:tc>
        <w:tc>
          <w:tcPr>
            <w:tcW w:w="1445" w:type="dxa"/>
            <w:shd w:val="clear" w:color="auto" w:fill="FFFFFF"/>
          </w:tcPr>
          <w:p w:rsidR="00811A2B" w:rsidRPr="00B15C95" w:rsidRDefault="00811A2B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71FDF">
              <w:rPr>
                <w:rFonts w:ascii="Times New Roman" w:hAnsi="Times New Roman"/>
                <w:color w:val="000000"/>
                <w:sz w:val="16"/>
                <w:szCs w:val="16"/>
              </w:rPr>
              <w:t>Оказание услуг по предоставлению VPN каналов для передачи данных РАСЦО</w:t>
            </w:r>
          </w:p>
        </w:tc>
        <w:tc>
          <w:tcPr>
            <w:tcW w:w="1224" w:type="dxa"/>
            <w:shd w:val="clear" w:color="auto" w:fill="FFFFFF"/>
          </w:tcPr>
          <w:p w:rsidR="00811A2B" w:rsidRPr="00B15C95" w:rsidRDefault="00811A2B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00" w:type="dxa"/>
            <w:shd w:val="clear" w:color="auto" w:fill="FFFFFF"/>
          </w:tcPr>
          <w:p w:rsidR="00811A2B" w:rsidRPr="00EB2AD7" w:rsidRDefault="00811A2B" w:rsidP="004D07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1FDF">
              <w:rPr>
                <w:rFonts w:ascii="Times New Roman" w:hAnsi="Times New Roman"/>
                <w:sz w:val="16"/>
                <w:szCs w:val="16"/>
              </w:rPr>
              <w:t>201042.6</w:t>
            </w:r>
          </w:p>
        </w:tc>
        <w:tc>
          <w:tcPr>
            <w:tcW w:w="1275" w:type="dxa"/>
            <w:shd w:val="clear" w:color="auto" w:fill="FFFFFF"/>
          </w:tcPr>
          <w:p w:rsidR="00811A2B" w:rsidRPr="00EB2AD7" w:rsidRDefault="00811A2B" w:rsidP="004D07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0.0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71FDF">
              <w:rPr>
                <w:rFonts w:ascii="Times New Roman" w:hAnsi="Times New Roman"/>
                <w:color w:val="000000"/>
                <w:sz w:val="16"/>
                <w:szCs w:val="16"/>
              </w:rPr>
              <w:t>201042.6</w:t>
            </w:r>
          </w:p>
        </w:tc>
        <w:tc>
          <w:tcPr>
            <w:tcW w:w="688" w:type="dxa"/>
            <w:shd w:val="clear" w:color="auto" w:fill="FFFFFF"/>
          </w:tcPr>
          <w:p w:rsidR="00811A2B" w:rsidRPr="00B15C95" w:rsidRDefault="00811A2B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811A2B" w:rsidRPr="00B15C95" w:rsidRDefault="00811A2B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811A2B" w:rsidRPr="00B15C95" w:rsidRDefault="00811A2B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811A2B" w:rsidRPr="00B15C95" w:rsidTr="00236CD4">
        <w:trPr>
          <w:trHeight w:val="174"/>
        </w:trPr>
        <w:tc>
          <w:tcPr>
            <w:tcW w:w="559" w:type="dxa"/>
            <w:shd w:val="clear" w:color="auto" w:fill="FFFFFF"/>
          </w:tcPr>
          <w:p w:rsidR="00811A2B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0075</w:t>
            </w:r>
          </w:p>
        </w:tc>
        <w:tc>
          <w:tcPr>
            <w:tcW w:w="1798" w:type="dxa"/>
            <w:shd w:val="clear" w:color="auto" w:fill="FFFFFF"/>
          </w:tcPr>
          <w:p w:rsidR="00811A2B" w:rsidRPr="002A565E" w:rsidRDefault="00811A2B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71FDF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213525449494852540100100750006201242</w:t>
            </w:r>
          </w:p>
        </w:tc>
        <w:tc>
          <w:tcPr>
            <w:tcW w:w="636" w:type="dxa"/>
            <w:shd w:val="clear" w:color="auto" w:fill="FFFFFF"/>
          </w:tcPr>
          <w:p w:rsidR="00811A2B" w:rsidRPr="00B15C95" w:rsidRDefault="00811A2B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71FDF">
              <w:rPr>
                <w:rFonts w:ascii="Times New Roman" w:hAnsi="Times New Roman"/>
                <w:color w:val="000000"/>
                <w:sz w:val="16"/>
                <w:szCs w:val="16"/>
              </w:rPr>
              <w:t>62.01.29.000</w:t>
            </w:r>
          </w:p>
        </w:tc>
        <w:tc>
          <w:tcPr>
            <w:tcW w:w="1702" w:type="dxa"/>
            <w:shd w:val="clear" w:color="auto" w:fill="FFFFFF"/>
          </w:tcPr>
          <w:p w:rsidR="00811A2B" w:rsidRPr="00B15C95" w:rsidRDefault="00811A2B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71FDF">
              <w:rPr>
                <w:rFonts w:ascii="Times New Roman" w:hAnsi="Times New Roman"/>
                <w:color w:val="000000"/>
                <w:sz w:val="16"/>
                <w:szCs w:val="16"/>
              </w:rPr>
              <w:t>Оригиналы программного обеспечения прочие</w:t>
            </w:r>
          </w:p>
        </w:tc>
        <w:tc>
          <w:tcPr>
            <w:tcW w:w="1445" w:type="dxa"/>
            <w:shd w:val="clear" w:color="auto" w:fill="FFFFFF"/>
          </w:tcPr>
          <w:p w:rsidR="00811A2B" w:rsidRPr="00B15C95" w:rsidRDefault="00811A2B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71FDF">
              <w:rPr>
                <w:rFonts w:ascii="Times New Roman" w:hAnsi="Times New Roman"/>
                <w:color w:val="000000"/>
                <w:sz w:val="16"/>
                <w:szCs w:val="16"/>
              </w:rPr>
              <w:t>Информационные услуги с использованием экземпляров Справочно-Правовой Системы КонсультантПлюс на основе специального лицензионного программного обеспечения, обеспечивающего совместимость информационных услуг с установленными ранее экземплярами Систем КонсультантПлюс</w:t>
            </w:r>
          </w:p>
        </w:tc>
        <w:tc>
          <w:tcPr>
            <w:tcW w:w="1224" w:type="dxa"/>
            <w:shd w:val="clear" w:color="auto" w:fill="FFFFFF"/>
          </w:tcPr>
          <w:p w:rsidR="00811A2B" w:rsidRPr="00B15C95" w:rsidRDefault="00811A2B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00" w:type="dxa"/>
            <w:shd w:val="clear" w:color="auto" w:fill="FFFFFF"/>
          </w:tcPr>
          <w:p w:rsidR="00811A2B" w:rsidRPr="00EB2AD7" w:rsidRDefault="00811A2B" w:rsidP="004D07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1FDF">
              <w:rPr>
                <w:rFonts w:ascii="Times New Roman" w:hAnsi="Times New Roman"/>
                <w:sz w:val="16"/>
                <w:szCs w:val="16"/>
              </w:rPr>
              <w:t>291792.0</w:t>
            </w:r>
          </w:p>
        </w:tc>
        <w:tc>
          <w:tcPr>
            <w:tcW w:w="1275" w:type="dxa"/>
            <w:shd w:val="clear" w:color="auto" w:fill="FFFFFF"/>
          </w:tcPr>
          <w:p w:rsidR="00811A2B" w:rsidRPr="00EB2AD7" w:rsidRDefault="00811A2B" w:rsidP="004D07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0.0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71FDF">
              <w:rPr>
                <w:rFonts w:ascii="Times New Roman" w:hAnsi="Times New Roman"/>
                <w:color w:val="000000"/>
                <w:sz w:val="16"/>
                <w:szCs w:val="16"/>
              </w:rPr>
              <w:t>291792.0</w:t>
            </w:r>
          </w:p>
        </w:tc>
        <w:tc>
          <w:tcPr>
            <w:tcW w:w="688" w:type="dxa"/>
            <w:shd w:val="clear" w:color="auto" w:fill="FFFFFF"/>
          </w:tcPr>
          <w:p w:rsidR="00811A2B" w:rsidRPr="00B15C95" w:rsidRDefault="00811A2B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811A2B" w:rsidRPr="00B15C95" w:rsidRDefault="00811A2B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811A2B" w:rsidRPr="00B15C95" w:rsidRDefault="00811A2B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811A2B" w:rsidRPr="00B15C95" w:rsidTr="00236CD4">
        <w:trPr>
          <w:trHeight w:val="893"/>
        </w:trPr>
        <w:tc>
          <w:tcPr>
            <w:tcW w:w="559" w:type="dxa"/>
            <w:shd w:val="clear" w:color="auto" w:fill="FFFFFF"/>
          </w:tcPr>
          <w:p w:rsidR="00811A2B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0076</w:t>
            </w:r>
          </w:p>
        </w:tc>
        <w:tc>
          <w:tcPr>
            <w:tcW w:w="1798" w:type="dxa"/>
            <w:shd w:val="clear" w:color="auto" w:fill="FFFFFF"/>
          </w:tcPr>
          <w:p w:rsidR="00811A2B" w:rsidRPr="00B15C95" w:rsidRDefault="00811A2B" w:rsidP="00FE7E1B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A565E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76</w:t>
            </w:r>
            <w:r w:rsidRPr="002A565E">
              <w:rPr>
                <w:rFonts w:ascii="Times New Roman" w:hAnsi="Times New Roman"/>
                <w:color w:val="000000"/>
                <w:sz w:val="16"/>
                <w:szCs w:val="16"/>
              </w:rPr>
              <w:t>0006810412</w:t>
            </w:r>
          </w:p>
        </w:tc>
        <w:tc>
          <w:tcPr>
            <w:tcW w:w="636" w:type="dxa"/>
            <w:shd w:val="clear" w:color="auto" w:fill="FFFFFF"/>
          </w:tcPr>
          <w:p w:rsidR="00811A2B" w:rsidRPr="00B15C95" w:rsidRDefault="00811A2B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2" w:type="dxa"/>
            <w:shd w:val="clear" w:color="auto" w:fill="FFFFFF"/>
          </w:tcPr>
          <w:p w:rsidR="00811A2B" w:rsidRPr="00B15C95" w:rsidRDefault="00811A2B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shd w:val="clear" w:color="auto" w:fill="FFFFFF"/>
          </w:tcPr>
          <w:p w:rsidR="00811A2B" w:rsidRPr="00B15C95" w:rsidRDefault="00811A2B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24" w:type="dxa"/>
            <w:shd w:val="clear" w:color="auto" w:fill="FFFFFF"/>
          </w:tcPr>
          <w:p w:rsidR="00811A2B" w:rsidRPr="00B15C95" w:rsidRDefault="00811A2B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00" w:type="dxa"/>
            <w:shd w:val="clear" w:color="auto" w:fill="FFFFFF"/>
          </w:tcPr>
          <w:p w:rsidR="00811A2B" w:rsidRPr="0009622F" w:rsidRDefault="00811A2B" w:rsidP="00BD68B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B2AD7">
              <w:rPr>
                <w:rFonts w:ascii="Times New Roman" w:hAnsi="Times New Roman"/>
                <w:sz w:val="16"/>
                <w:szCs w:val="16"/>
              </w:rPr>
              <w:t>1814044,8</w:t>
            </w:r>
          </w:p>
        </w:tc>
        <w:tc>
          <w:tcPr>
            <w:tcW w:w="1275" w:type="dxa"/>
            <w:shd w:val="clear" w:color="auto" w:fill="FFFFFF"/>
          </w:tcPr>
          <w:p w:rsidR="00811A2B" w:rsidRPr="0009622F" w:rsidRDefault="00811A2B" w:rsidP="00BD68B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B2AD7">
              <w:rPr>
                <w:rFonts w:ascii="Times New Roman" w:hAnsi="Times New Roman"/>
                <w:sz w:val="16"/>
                <w:szCs w:val="16"/>
              </w:rPr>
              <w:t>1814044,8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811A2B" w:rsidRPr="00B15C95" w:rsidRDefault="00811A2B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811A2B" w:rsidRPr="00B15C95" w:rsidRDefault="00811A2B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811A2B" w:rsidRPr="00B15C95" w:rsidRDefault="00811A2B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811A2B" w:rsidRPr="00B15C95" w:rsidTr="00236CD4">
        <w:trPr>
          <w:trHeight w:val="893"/>
        </w:trPr>
        <w:tc>
          <w:tcPr>
            <w:tcW w:w="559" w:type="dxa"/>
            <w:shd w:val="clear" w:color="auto" w:fill="FFFFFF"/>
          </w:tcPr>
          <w:p w:rsidR="00811A2B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0077</w:t>
            </w:r>
          </w:p>
        </w:tc>
        <w:tc>
          <w:tcPr>
            <w:tcW w:w="1798" w:type="dxa"/>
            <w:shd w:val="clear" w:color="auto" w:fill="FFFFFF"/>
          </w:tcPr>
          <w:p w:rsidR="00811A2B" w:rsidRPr="002A565E" w:rsidRDefault="00811A2B" w:rsidP="00FE7E1B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D68BF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213525449494852540100100770008020244</w:t>
            </w:r>
          </w:p>
        </w:tc>
        <w:tc>
          <w:tcPr>
            <w:tcW w:w="636" w:type="dxa"/>
            <w:shd w:val="clear" w:color="auto" w:fill="FFFFFF"/>
          </w:tcPr>
          <w:p w:rsidR="00811A2B" w:rsidRPr="00B15C95" w:rsidRDefault="00811A2B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D68BF">
              <w:rPr>
                <w:rFonts w:ascii="Times New Roman" w:hAnsi="Times New Roman"/>
                <w:color w:val="000000"/>
                <w:sz w:val="16"/>
                <w:szCs w:val="16"/>
              </w:rPr>
              <w:t>80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BD68BF">
              <w:rPr>
                <w:rFonts w:ascii="Times New Roman" w:hAnsi="Times New Roman"/>
                <w:color w:val="00000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BD68BF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BD68BF">
              <w:rPr>
                <w:rFonts w:ascii="Times New Roman" w:hAnsi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2" w:type="dxa"/>
            <w:shd w:val="clear" w:color="auto" w:fill="FFFFFF"/>
          </w:tcPr>
          <w:p w:rsidR="00811A2B" w:rsidRPr="00B15C95" w:rsidRDefault="00811A2B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D68BF">
              <w:rPr>
                <w:rFonts w:ascii="Times New Roman" w:hAnsi="Times New Roman"/>
                <w:color w:val="000000"/>
                <w:sz w:val="16"/>
                <w:szCs w:val="16"/>
              </w:rPr>
              <w:t>Услуги систем обеспечения безопасности</w:t>
            </w:r>
          </w:p>
        </w:tc>
        <w:tc>
          <w:tcPr>
            <w:tcW w:w="1445" w:type="dxa"/>
            <w:shd w:val="clear" w:color="auto" w:fill="FFFFFF"/>
          </w:tcPr>
          <w:p w:rsidR="00811A2B" w:rsidRPr="00B15C95" w:rsidRDefault="00811A2B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D68BF">
              <w:rPr>
                <w:rFonts w:ascii="Times New Roman" w:hAnsi="Times New Roman"/>
                <w:color w:val="000000"/>
                <w:sz w:val="16"/>
                <w:szCs w:val="16"/>
              </w:rPr>
              <w:t>Оказание услуг по эксплуатационно- техническому обслуживанию муниципального сегмента Дивеевской региональной автоматизированной системы централизованного оповещения населения Нижегородской области</w:t>
            </w:r>
          </w:p>
        </w:tc>
        <w:tc>
          <w:tcPr>
            <w:tcW w:w="1224" w:type="dxa"/>
            <w:shd w:val="clear" w:color="auto" w:fill="FFFFFF"/>
          </w:tcPr>
          <w:p w:rsidR="00811A2B" w:rsidRDefault="00811A2B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00" w:type="dxa"/>
            <w:shd w:val="clear" w:color="auto" w:fill="FFFFFF"/>
          </w:tcPr>
          <w:p w:rsidR="00811A2B" w:rsidRPr="00EB2AD7" w:rsidRDefault="00811A2B" w:rsidP="00BD68B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372000.0</w:t>
            </w:r>
          </w:p>
        </w:tc>
        <w:tc>
          <w:tcPr>
            <w:tcW w:w="1275" w:type="dxa"/>
            <w:shd w:val="clear" w:color="auto" w:fill="FFFFFF"/>
          </w:tcPr>
          <w:p w:rsidR="00811A2B" w:rsidRPr="00EB2AD7" w:rsidRDefault="00811A2B" w:rsidP="00BD68B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0.0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372000.0</w:t>
            </w:r>
          </w:p>
        </w:tc>
        <w:tc>
          <w:tcPr>
            <w:tcW w:w="688" w:type="dxa"/>
            <w:shd w:val="clear" w:color="auto" w:fill="FFFFFF"/>
          </w:tcPr>
          <w:p w:rsidR="00811A2B" w:rsidRPr="00B15C95" w:rsidRDefault="00811A2B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811A2B" w:rsidRPr="00B15C95" w:rsidRDefault="00811A2B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811A2B" w:rsidRPr="00B15C95" w:rsidRDefault="00811A2B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811A2B" w:rsidRPr="00B15C95" w:rsidTr="00236CD4">
        <w:trPr>
          <w:trHeight w:val="914"/>
        </w:trPr>
        <w:tc>
          <w:tcPr>
            <w:tcW w:w="559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0022</w:t>
            </w:r>
          </w:p>
        </w:tc>
        <w:tc>
          <w:tcPr>
            <w:tcW w:w="1798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213525449494852540100100220000000244</w:t>
            </w:r>
          </w:p>
        </w:tc>
        <w:tc>
          <w:tcPr>
            <w:tcW w:w="636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2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Закупки в соответствии с п. 4 ч. 1 ст. 93 Федерального закона № 44-ФЗ</w:t>
            </w:r>
          </w:p>
        </w:tc>
        <w:tc>
          <w:tcPr>
            <w:tcW w:w="122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00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1482120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.0</w:t>
            </w:r>
          </w:p>
        </w:tc>
        <w:tc>
          <w:tcPr>
            <w:tcW w:w="1275" w:type="dxa"/>
            <w:shd w:val="clear" w:color="auto" w:fill="FFFFFF"/>
          </w:tcPr>
          <w:p w:rsidR="00811A2B" w:rsidRPr="00B15C95" w:rsidRDefault="00811A2B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1482120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.0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811A2B" w:rsidRPr="00B15C95" w:rsidTr="00236CD4">
        <w:trPr>
          <w:trHeight w:val="174"/>
        </w:trPr>
        <w:tc>
          <w:tcPr>
            <w:tcW w:w="559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0023</w:t>
            </w:r>
          </w:p>
        </w:tc>
        <w:tc>
          <w:tcPr>
            <w:tcW w:w="1798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213525449494852540100100230000000242</w:t>
            </w:r>
          </w:p>
        </w:tc>
        <w:tc>
          <w:tcPr>
            <w:tcW w:w="636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2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Закупки в соответствии с п. 4 ч. 1 ст. 93 Федерального закона № 44-ФЗ</w:t>
            </w:r>
          </w:p>
        </w:tc>
        <w:tc>
          <w:tcPr>
            <w:tcW w:w="122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00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512000.0</w:t>
            </w:r>
          </w:p>
        </w:tc>
        <w:tc>
          <w:tcPr>
            <w:tcW w:w="127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512000.0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811A2B" w:rsidRPr="00B15C95" w:rsidTr="00236CD4">
        <w:trPr>
          <w:trHeight w:val="1033"/>
        </w:trPr>
        <w:tc>
          <w:tcPr>
            <w:tcW w:w="559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0024</w:t>
            </w:r>
          </w:p>
        </w:tc>
        <w:tc>
          <w:tcPr>
            <w:tcW w:w="1798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213525449494852540100100240000000247</w:t>
            </w:r>
          </w:p>
        </w:tc>
        <w:tc>
          <w:tcPr>
            <w:tcW w:w="636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2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Закупки в соответствии с п. 4 ч. 1 ст. 93 Федерального закона № 44-ФЗ</w:t>
            </w:r>
          </w:p>
        </w:tc>
        <w:tc>
          <w:tcPr>
            <w:tcW w:w="122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00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A565E">
              <w:rPr>
                <w:rFonts w:ascii="Times New Roman" w:hAnsi="Times New Roman"/>
                <w:color w:val="000000"/>
                <w:sz w:val="16"/>
                <w:szCs w:val="16"/>
              </w:rPr>
              <w:t>5880</w:t>
            </w: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.0</w:t>
            </w:r>
          </w:p>
        </w:tc>
        <w:tc>
          <w:tcPr>
            <w:tcW w:w="127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A565E">
              <w:rPr>
                <w:rFonts w:ascii="Times New Roman" w:hAnsi="Times New Roman"/>
                <w:color w:val="000000"/>
                <w:sz w:val="16"/>
                <w:szCs w:val="16"/>
              </w:rPr>
              <w:t>5880</w:t>
            </w: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.0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811A2B" w:rsidRPr="00B15C95" w:rsidTr="00236CD4">
        <w:trPr>
          <w:trHeight w:val="502"/>
        </w:trPr>
        <w:tc>
          <w:tcPr>
            <w:tcW w:w="7364" w:type="dxa"/>
            <w:gridSpan w:val="6"/>
            <w:shd w:val="clear" w:color="auto" w:fill="FFFFFF"/>
            <w:vAlign w:val="center"/>
          </w:tcPr>
          <w:p w:rsidR="00811A2B" w:rsidRPr="00B15C95" w:rsidRDefault="00811A2B" w:rsidP="00835B25">
            <w:pPr>
              <w:tabs>
                <w:tab w:val="left" w:pos="2967"/>
              </w:tabs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Всего для осуществления закупок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, </w:t>
            </w:r>
            <w:r w:rsidRPr="00EB2AD7">
              <w:rPr>
                <w:rFonts w:ascii="Times New Roman" w:hAnsi="Times New Roman"/>
                <w:color w:val="000000"/>
                <w:sz w:val="16"/>
                <w:szCs w:val="16"/>
              </w:rPr>
              <w:t>в том числе по коду бюджетной классификации</w:t>
            </w:r>
          </w:p>
        </w:tc>
        <w:tc>
          <w:tcPr>
            <w:tcW w:w="1200" w:type="dxa"/>
            <w:vAlign w:val="center"/>
          </w:tcPr>
          <w:p w:rsidR="00811A2B" w:rsidRPr="00FE7E1B" w:rsidRDefault="00811A2B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13000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17963730,63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811A2B" w:rsidRPr="00FE7E1B" w:rsidRDefault="00811A2B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13000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16065450,32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11A2B" w:rsidRPr="00FE7E1B" w:rsidRDefault="00811A2B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13000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1898280,31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811A2B" w:rsidRPr="00B15C95" w:rsidTr="00236CD4">
        <w:trPr>
          <w:trHeight w:val="419"/>
        </w:trPr>
        <w:tc>
          <w:tcPr>
            <w:tcW w:w="7364" w:type="dxa"/>
            <w:gridSpan w:val="6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sz w:val="16"/>
                <w:szCs w:val="16"/>
              </w:rPr>
              <w:t>48701040920200019242</w:t>
            </w:r>
          </w:p>
        </w:tc>
        <w:tc>
          <w:tcPr>
            <w:tcW w:w="1200" w:type="dxa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130005">
              <w:rPr>
                <w:rFonts w:ascii="Times New Roman" w:hAnsi="Times New Roman"/>
                <w:bCs/>
                <w:sz w:val="16"/>
                <w:szCs w:val="16"/>
              </w:rPr>
              <w:t>430 437,67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130005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130005">
              <w:rPr>
                <w:rFonts w:ascii="Times New Roman" w:hAnsi="Times New Roman"/>
                <w:bCs/>
                <w:sz w:val="16"/>
                <w:szCs w:val="16"/>
              </w:rPr>
              <w:t>430 437,67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811A2B" w:rsidRPr="0013000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  <w:vAlign w:val="center"/>
          </w:tcPr>
          <w:p w:rsidR="00811A2B" w:rsidRPr="0013000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811A2B" w:rsidRPr="00B15C95" w:rsidTr="00236CD4">
        <w:trPr>
          <w:trHeight w:val="290"/>
        </w:trPr>
        <w:tc>
          <w:tcPr>
            <w:tcW w:w="7364" w:type="dxa"/>
            <w:gridSpan w:val="6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sz w:val="16"/>
                <w:szCs w:val="16"/>
              </w:rPr>
              <w:t>48701040930200019242</w:t>
            </w:r>
          </w:p>
        </w:tc>
        <w:tc>
          <w:tcPr>
            <w:tcW w:w="1200" w:type="dxa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130005">
              <w:rPr>
                <w:rFonts w:ascii="Times New Roman" w:hAnsi="Times New Roman"/>
                <w:bCs/>
                <w:sz w:val="16"/>
                <w:szCs w:val="16"/>
              </w:rPr>
              <w:t>400 000,00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130005">
              <w:rPr>
                <w:rFonts w:ascii="Times New Roman" w:hAnsi="Times New Roman"/>
                <w:bCs/>
                <w:sz w:val="16"/>
                <w:szCs w:val="16"/>
              </w:rPr>
              <w:t>400 000,00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130005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811A2B" w:rsidRPr="0013000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  <w:vAlign w:val="center"/>
          </w:tcPr>
          <w:p w:rsidR="00811A2B" w:rsidRPr="0013000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811A2B" w:rsidRPr="00B15C95" w:rsidTr="00236CD4">
        <w:trPr>
          <w:trHeight w:val="341"/>
        </w:trPr>
        <w:tc>
          <w:tcPr>
            <w:tcW w:w="7364" w:type="dxa"/>
            <w:gridSpan w:val="6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sz w:val="16"/>
                <w:szCs w:val="16"/>
              </w:rPr>
              <w:t>48701041630200019244</w:t>
            </w:r>
          </w:p>
        </w:tc>
        <w:tc>
          <w:tcPr>
            <w:tcW w:w="1200" w:type="dxa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130005">
              <w:rPr>
                <w:rFonts w:ascii="Times New Roman" w:hAnsi="Times New Roman"/>
                <w:bCs/>
                <w:sz w:val="16"/>
                <w:szCs w:val="16"/>
              </w:rPr>
              <w:t>63 899,00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130005">
              <w:rPr>
                <w:rFonts w:ascii="Times New Roman" w:hAnsi="Times New Roman"/>
                <w:bCs/>
                <w:sz w:val="16"/>
                <w:szCs w:val="16"/>
              </w:rPr>
              <w:t>63 899,00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130005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811A2B" w:rsidRPr="0013000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  <w:vAlign w:val="center"/>
          </w:tcPr>
          <w:p w:rsidR="00811A2B" w:rsidRPr="0013000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811A2B" w:rsidRPr="00B15C95" w:rsidTr="00236CD4">
        <w:trPr>
          <w:trHeight w:val="279"/>
        </w:trPr>
        <w:tc>
          <w:tcPr>
            <w:tcW w:w="7364" w:type="dxa"/>
            <w:gridSpan w:val="6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sz w:val="16"/>
                <w:szCs w:val="16"/>
              </w:rPr>
              <w:t>48701047770100019242</w:t>
            </w:r>
          </w:p>
        </w:tc>
        <w:tc>
          <w:tcPr>
            <w:tcW w:w="1200" w:type="dxa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130005">
              <w:rPr>
                <w:rFonts w:ascii="Times New Roman" w:hAnsi="Times New Roman"/>
                <w:bCs/>
                <w:sz w:val="16"/>
                <w:szCs w:val="16"/>
              </w:rPr>
              <w:t>79 000,00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130005">
              <w:rPr>
                <w:rFonts w:ascii="Times New Roman" w:hAnsi="Times New Roman"/>
                <w:bCs/>
                <w:sz w:val="16"/>
                <w:szCs w:val="16"/>
              </w:rPr>
              <w:t>79 000,00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130005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811A2B" w:rsidRPr="0013000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  <w:vAlign w:val="center"/>
          </w:tcPr>
          <w:p w:rsidR="00811A2B" w:rsidRPr="0013000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811A2B" w:rsidRPr="00B15C95" w:rsidTr="00236CD4">
        <w:trPr>
          <w:trHeight w:val="359"/>
        </w:trPr>
        <w:tc>
          <w:tcPr>
            <w:tcW w:w="7364" w:type="dxa"/>
            <w:gridSpan w:val="6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sz w:val="16"/>
                <w:szCs w:val="16"/>
              </w:rPr>
              <w:t>48701047770100019244</w:t>
            </w:r>
          </w:p>
        </w:tc>
        <w:tc>
          <w:tcPr>
            <w:tcW w:w="1200" w:type="dxa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130005">
              <w:rPr>
                <w:rFonts w:ascii="Times New Roman" w:hAnsi="Times New Roman"/>
                <w:bCs/>
                <w:sz w:val="16"/>
                <w:szCs w:val="16"/>
              </w:rPr>
              <w:t>247 101,00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130005">
              <w:rPr>
                <w:rFonts w:ascii="Times New Roman" w:hAnsi="Times New Roman"/>
                <w:bCs/>
                <w:sz w:val="16"/>
                <w:szCs w:val="16"/>
              </w:rPr>
              <w:t>247 101,00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130005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811A2B" w:rsidRPr="0013000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  <w:vAlign w:val="center"/>
          </w:tcPr>
          <w:p w:rsidR="00811A2B" w:rsidRPr="0013000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811A2B" w:rsidRPr="00B15C95" w:rsidTr="00236CD4">
        <w:trPr>
          <w:trHeight w:val="342"/>
        </w:trPr>
        <w:tc>
          <w:tcPr>
            <w:tcW w:w="7364" w:type="dxa"/>
            <w:gridSpan w:val="6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sz w:val="16"/>
                <w:szCs w:val="16"/>
              </w:rPr>
              <w:t>48701131010100100244</w:t>
            </w:r>
          </w:p>
        </w:tc>
        <w:tc>
          <w:tcPr>
            <w:tcW w:w="1200" w:type="dxa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130005">
              <w:rPr>
                <w:rFonts w:ascii="Times New Roman" w:hAnsi="Times New Roman"/>
                <w:bCs/>
                <w:sz w:val="16"/>
                <w:szCs w:val="16"/>
              </w:rPr>
              <w:t>177 140,00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130005">
              <w:rPr>
                <w:rFonts w:ascii="Times New Roman" w:hAnsi="Times New Roman"/>
                <w:bCs/>
                <w:sz w:val="16"/>
                <w:szCs w:val="16"/>
              </w:rPr>
              <w:t>177 140,00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130005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811A2B" w:rsidRPr="0013000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  <w:vAlign w:val="center"/>
          </w:tcPr>
          <w:p w:rsidR="00811A2B" w:rsidRPr="0013000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811A2B" w:rsidRPr="00B15C95" w:rsidTr="00236CD4">
        <w:trPr>
          <w:trHeight w:val="387"/>
        </w:trPr>
        <w:tc>
          <w:tcPr>
            <w:tcW w:w="7364" w:type="dxa"/>
            <w:gridSpan w:val="6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sz w:val="16"/>
                <w:szCs w:val="16"/>
              </w:rPr>
              <w:t>48701131010100700244</w:t>
            </w:r>
          </w:p>
        </w:tc>
        <w:tc>
          <w:tcPr>
            <w:tcW w:w="1200" w:type="dxa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130005">
              <w:rPr>
                <w:rFonts w:ascii="Times New Roman" w:hAnsi="Times New Roman"/>
                <w:bCs/>
                <w:sz w:val="16"/>
                <w:szCs w:val="16"/>
              </w:rPr>
              <w:t>283 356,44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130005">
              <w:rPr>
                <w:rFonts w:ascii="Times New Roman" w:hAnsi="Times New Roman"/>
                <w:bCs/>
                <w:sz w:val="16"/>
                <w:szCs w:val="16"/>
              </w:rPr>
              <w:t>283 356,44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130005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811A2B" w:rsidRPr="0013000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  <w:vAlign w:val="center"/>
          </w:tcPr>
          <w:p w:rsidR="00811A2B" w:rsidRPr="0013000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811A2B" w:rsidRPr="00B15C95" w:rsidTr="00236CD4">
        <w:trPr>
          <w:trHeight w:val="354"/>
        </w:trPr>
        <w:tc>
          <w:tcPr>
            <w:tcW w:w="7364" w:type="dxa"/>
            <w:gridSpan w:val="6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sz w:val="16"/>
                <w:szCs w:val="16"/>
              </w:rPr>
              <w:t>48701131010200100244</w:t>
            </w:r>
          </w:p>
        </w:tc>
        <w:tc>
          <w:tcPr>
            <w:tcW w:w="1200" w:type="dxa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130005">
              <w:rPr>
                <w:rFonts w:ascii="Times New Roman" w:hAnsi="Times New Roman"/>
                <w:bCs/>
                <w:sz w:val="16"/>
                <w:szCs w:val="16"/>
              </w:rPr>
              <w:t>36 123,00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130005">
              <w:rPr>
                <w:rFonts w:ascii="Times New Roman" w:hAnsi="Times New Roman"/>
                <w:bCs/>
                <w:sz w:val="16"/>
                <w:szCs w:val="16"/>
              </w:rPr>
              <w:t>36 123,00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130005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811A2B" w:rsidRPr="0013000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  <w:vAlign w:val="center"/>
          </w:tcPr>
          <w:p w:rsidR="00811A2B" w:rsidRPr="0013000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811A2B" w:rsidRPr="00B15C95" w:rsidTr="00236CD4">
        <w:trPr>
          <w:trHeight w:val="354"/>
        </w:trPr>
        <w:tc>
          <w:tcPr>
            <w:tcW w:w="7364" w:type="dxa"/>
            <w:gridSpan w:val="6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sz w:val="16"/>
                <w:szCs w:val="16"/>
              </w:rPr>
              <w:t>48701131010200300244</w:t>
            </w:r>
          </w:p>
        </w:tc>
        <w:tc>
          <w:tcPr>
            <w:tcW w:w="1200" w:type="dxa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130005">
              <w:rPr>
                <w:rFonts w:ascii="Times New Roman" w:hAnsi="Times New Roman"/>
                <w:bCs/>
                <w:sz w:val="16"/>
                <w:szCs w:val="16"/>
              </w:rPr>
              <w:t>40 000,00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130005">
              <w:rPr>
                <w:rFonts w:ascii="Times New Roman" w:hAnsi="Times New Roman"/>
                <w:bCs/>
                <w:sz w:val="16"/>
                <w:szCs w:val="16"/>
              </w:rPr>
              <w:t>40 000,00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130005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811A2B" w:rsidRPr="0013000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  <w:vAlign w:val="center"/>
          </w:tcPr>
          <w:p w:rsidR="00811A2B" w:rsidRPr="0013000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811A2B" w:rsidRPr="00B15C95" w:rsidTr="00236CD4">
        <w:trPr>
          <w:trHeight w:val="354"/>
        </w:trPr>
        <w:tc>
          <w:tcPr>
            <w:tcW w:w="7364" w:type="dxa"/>
            <w:gridSpan w:val="6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sz w:val="16"/>
                <w:szCs w:val="16"/>
              </w:rPr>
              <w:t>48703090610400500244</w:t>
            </w:r>
          </w:p>
        </w:tc>
        <w:tc>
          <w:tcPr>
            <w:tcW w:w="1200" w:type="dxa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130005">
              <w:rPr>
                <w:rFonts w:ascii="Times New Roman" w:hAnsi="Times New Roman"/>
                <w:bCs/>
                <w:sz w:val="16"/>
                <w:szCs w:val="16"/>
              </w:rPr>
              <w:t>394 857,00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130005">
              <w:rPr>
                <w:rFonts w:ascii="Times New Roman" w:hAnsi="Times New Roman"/>
                <w:bCs/>
                <w:sz w:val="16"/>
                <w:szCs w:val="16"/>
              </w:rPr>
              <w:t>394 857,00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130005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811A2B" w:rsidRPr="0013000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  <w:vAlign w:val="center"/>
          </w:tcPr>
          <w:p w:rsidR="00811A2B" w:rsidRPr="0013000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811A2B" w:rsidRPr="00B15C95" w:rsidTr="00236CD4">
        <w:trPr>
          <w:trHeight w:val="336"/>
        </w:trPr>
        <w:tc>
          <w:tcPr>
            <w:tcW w:w="7364" w:type="dxa"/>
            <w:gridSpan w:val="6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sz w:val="16"/>
                <w:szCs w:val="16"/>
              </w:rPr>
              <w:t>48703090940300059242</w:t>
            </w:r>
          </w:p>
        </w:tc>
        <w:tc>
          <w:tcPr>
            <w:tcW w:w="1200" w:type="dxa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130005">
              <w:rPr>
                <w:rFonts w:ascii="Times New Roman" w:hAnsi="Times New Roman"/>
                <w:bCs/>
                <w:sz w:val="16"/>
                <w:szCs w:val="16"/>
              </w:rPr>
              <w:t>33 000,00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130005">
              <w:rPr>
                <w:rFonts w:ascii="Times New Roman" w:hAnsi="Times New Roman"/>
                <w:bCs/>
                <w:sz w:val="16"/>
                <w:szCs w:val="16"/>
              </w:rPr>
              <w:t>33 000,00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130005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811A2B" w:rsidRPr="0013000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  <w:vAlign w:val="center"/>
          </w:tcPr>
          <w:p w:rsidR="00811A2B" w:rsidRPr="0013000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811A2B" w:rsidRPr="00B15C95" w:rsidTr="00236CD4">
        <w:trPr>
          <w:trHeight w:val="319"/>
        </w:trPr>
        <w:tc>
          <w:tcPr>
            <w:tcW w:w="7364" w:type="dxa"/>
            <w:gridSpan w:val="6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sz w:val="16"/>
                <w:szCs w:val="16"/>
              </w:rPr>
              <w:t>48703091420100059242</w:t>
            </w:r>
          </w:p>
        </w:tc>
        <w:tc>
          <w:tcPr>
            <w:tcW w:w="1200" w:type="dxa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130005">
              <w:rPr>
                <w:rFonts w:ascii="Times New Roman" w:hAnsi="Times New Roman"/>
                <w:bCs/>
                <w:sz w:val="16"/>
                <w:szCs w:val="16"/>
              </w:rPr>
              <w:t>502 800,00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130005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130005">
              <w:rPr>
                <w:rFonts w:ascii="Times New Roman" w:hAnsi="Times New Roman"/>
                <w:bCs/>
                <w:sz w:val="16"/>
                <w:szCs w:val="16"/>
              </w:rPr>
              <w:t>502 800,00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811A2B" w:rsidRPr="0013000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  <w:vAlign w:val="center"/>
          </w:tcPr>
          <w:p w:rsidR="00811A2B" w:rsidRPr="0013000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811A2B" w:rsidRPr="00B15C95" w:rsidTr="00236CD4">
        <w:trPr>
          <w:trHeight w:val="356"/>
        </w:trPr>
        <w:tc>
          <w:tcPr>
            <w:tcW w:w="7364" w:type="dxa"/>
            <w:gridSpan w:val="6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sz w:val="16"/>
                <w:szCs w:val="16"/>
              </w:rPr>
              <w:t>48703091420100059244</w:t>
            </w:r>
          </w:p>
        </w:tc>
        <w:tc>
          <w:tcPr>
            <w:tcW w:w="1200" w:type="dxa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130005">
              <w:rPr>
                <w:rFonts w:ascii="Times New Roman" w:hAnsi="Times New Roman"/>
                <w:bCs/>
                <w:sz w:val="16"/>
                <w:szCs w:val="16"/>
              </w:rPr>
              <w:t>105 000,00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130005">
              <w:rPr>
                <w:rFonts w:ascii="Times New Roman" w:hAnsi="Times New Roman"/>
                <w:bCs/>
                <w:sz w:val="16"/>
                <w:szCs w:val="16"/>
              </w:rPr>
              <w:t>105 000,00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130005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811A2B" w:rsidRPr="0013000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  <w:vAlign w:val="center"/>
          </w:tcPr>
          <w:p w:rsidR="00811A2B" w:rsidRPr="0013000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811A2B" w:rsidRPr="00B15C95" w:rsidTr="00236CD4">
        <w:trPr>
          <w:trHeight w:val="338"/>
        </w:trPr>
        <w:tc>
          <w:tcPr>
            <w:tcW w:w="7364" w:type="dxa"/>
            <w:gridSpan w:val="6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sz w:val="16"/>
                <w:szCs w:val="16"/>
              </w:rPr>
              <w:t>48703091420100059247</w:t>
            </w:r>
          </w:p>
        </w:tc>
        <w:tc>
          <w:tcPr>
            <w:tcW w:w="1200" w:type="dxa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130005">
              <w:rPr>
                <w:rFonts w:ascii="Times New Roman" w:hAnsi="Times New Roman"/>
                <w:bCs/>
                <w:sz w:val="16"/>
                <w:szCs w:val="16"/>
              </w:rPr>
              <w:t>5 880,00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130005">
              <w:rPr>
                <w:rFonts w:ascii="Times New Roman" w:hAnsi="Times New Roman"/>
                <w:bCs/>
                <w:sz w:val="16"/>
                <w:szCs w:val="16"/>
              </w:rPr>
              <w:t>5 880,00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130005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811A2B" w:rsidRPr="0013000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  <w:vAlign w:val="center"/>
          </w:tcPr>
          <w:p w:rsidR="00811A2B" w:rsidRPr="0013000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811A2B" w:rsidRPr="00B15C95" w:rsidTr="00236CD4">
        <w:trPr>
          <w:trHeight w:val="348"/>
        </w:trPr>
        <w:tc>
          <w:tcPr>
            <w:tcW w:w="7364" w:type="dxa"/>
            <w:gridSpan w:val="6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sz w:val="16"/>
                <w:szCs w:val="16"/>
              </w:rPr>
              <w:t>48703091421600500244</w:t>
            </w:r>
          </w:p>
        </w:tc>
        <w:tc>
          <w:tcPr>
            <w:tcW w:w="1200" w:type="dxa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130005">
              <w:rPr>
                <w:rFonts w:ascii="Times New Roman" w:hAnsi="Times New Roman"/>
                <w:bCs/>
                <w:sz w:val="16"/>
                <w:szCs w:val="16"/>
              </w:rPr>
              <w:t>363 966,58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130005">
              <w:rPr>
                <w:rFonts w:ascii="Times New Roman" w:hAnsi="Times New Roman"/>
                <w:bCs/>
                <w:sz w:val="16"/>
                <w:szCs w:val="16"/>
              </w:rPr>
              <w:t>363 966,58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130005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811A2B" w:rsidRPr="0013000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  <w:vAlign w:val="center"/>
          </w:tcPr>
          <w:p w:rsidR="00811A2B" w:rsidRPr="0013000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811A2B" w:rsidRPr="00B15C95" w:rsidTr="00236CD4">
        <w:trPr>
          <w:trHeight w:val="357"/>
        </w:trPr>
        <w:tc>
          <w:tcPr>
            <w:tcW w:w="7364" w:type="dxa"/>
            <w:gridSpan w:val="6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sz w:val="16"/>
                <w:szCs w:val="16"/>
              </w:rPr>
              <w:t>48703091430100014244</w:t>
            </w:r>
          </w:p>
        </w:tc>
        <w:tc>
          <w:tcPr>
            <w:tcW w:w="1200" w:type="dxa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130005">
              <w:rPr>
                <w:rFonts w:ascii="Times New Roman" w:hAnsi="Times New Roman"/>
                <w:bCs/>
                <w:sz w:val="16"/>
                <w:szCs w:val="16"/>
              </w:rPr>
              <w:t>671 000,04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130005">
              <w:rPr>
                <w:rFonts w:ascii="Times New Roman" w:hAnsi="Times New Roman"/>
                <w:bCs/>
                <w:sz w:val="16"/>
                <w:szCs w:val="16"/>
              </w:rPr>
              <w:t>279 000,00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130005">
              <w:rPr>
                <w:rFonts w:ascii="Times New Roman" w:hAnsi="Times New Roman"/>
                <w:bCs/>
                <w:sz w:val="16"/>
                <w:szCs w:val="16"/>
              </w:rPr>
              <w:t>392 000,04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811A2B" w:rsidRPr="0013000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  <w:vAlign w:val="center"/>
          </w:tcPr>
          <w:p w:rsidR="00811A2B" w:rsidRPr="0013000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811A2B" w:rsidRPr="00B15C95" w:rsidTr="00236CD4">
        <w:trPr>
          <w:trHeight w:val="339"/>
        </w:trPr>
        <w:tc>
          <w:tcPr>
            <w:tcW w:w="7364" w:type="dxa"/>
            <w:gridSpan w:val="6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sz w:val="16"/>
                <w:szCs w:val="16"/>
              </w:rPr>
              <w:t>48704101420200300242</w:t>
            </w:r>
          </w:p>
        </w:tc>
        <w:tc>
          <w:tcPr>
            <w:tcW w:w="1200" w:type="dxa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130005">
              <w:rPr>
                <w:rFonts w:ascii="Times New Roman" w:hAnsi="Times New Roman"/>
                <w:bCs/>
                <w:sz w:val="16"/>
                <w:szCs w:val="16"/>
              </w:rPr>
              <w:t>201 042,60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130005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130005">
              <w:rPr>
                <w:rFonts w:ascii="Times New Roman" w:hAnsi="Times New Roman"/>
                <w:bCs/>
                <w:sz w:val="16"/>
                <w:szCs w:val="16"/>
              </w:rPr>
              <w:t>201 042,60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811A2B" w:rsidRPr="0013000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  <w:vAlign w:val="center"/>
          </w:tcPr>
          <w:p w:rsidR="00811A2B" w:rsidRPr="0013000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811A2B" w:rsidRPr="00B15C95" w:rsidTr="00236CD4">
        <w:trPr>
          <w:trHeight w:val="336"/>
        </w:trPr>
        <w:tc>
          <w:tcPr>
            <w:tcW w:w="7364" w:type="dxa"/>
            <w:gridSpan w:val="6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sz w:val="16"/>
                <w:szCs w:val="16"/>
              </w:rPr>
              <w:t>48704101420200300244</w:t>
            </w:r>
          </w:p>
        </w:tc>
        <w:tc>
          <w:tcPr>
            <w:tcW w:w="1200" w:type="dxa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130005">
              <w:rPr>
                <w:rFonts w:ascii="Times New Roman" w:hAnsi="Times New Roman"/>
                <w:bCs/>
                <w:sz w:val="16"/>
                <w:szCs w:val="16"/>
              </w:rPr>
              <w:t>372 000,00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130005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130005">
              <w:rPr>
                <w:rFonts w:ascii="Times New Roman" w:hAnsi="Times New Roman"/>
                <w:bCs/>
                <w:sz w:val="16"/>
                <w:szCs w:val="16"/>
              </w:rPr>
              <w:t>372 000,00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811A2B" w:rsidRPr="0013000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  <w:vAlign w:val="center"/>
          </w:tcPr>
          <w:p w:rsidR="00811A2B" w:rsidRPr="0013000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811A2B" w:rsidRPr="00B15C95" w:rsidTr="00236CD4">
        <w:trPr>
          <w:trHeight w:val="345"/>
        </w:trPr>
        <w:tc>
          <w:tcPr>
            <w:tcW w:w="7364" w:type="dxa"/>
            <w:gridSpan w:val="6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sz w:val="16"/>
                <w:szCs w:val="16"/>
              </w:rPr>
              <w:t>48704121010100100244</w:t>
            </w:r>
          </w:p>
        </w:tc>
        <w:tc>
          <w:tcPr>
            <w:tcW w:w="1200" w:type="dxa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130005">
              <w:rPr>
                <w:rFonts w:ascii="Times New Roman" w:hAnsi="Times New Roman"/>
                <w:bCs/>
                <w:sz w:val="16"/>
                <w:szCs w:val="16"/>
              </w:rPr>
              <w:t>82 674,00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130005">
              <w:rPr>
                <w:rFonts w:ascii="Times New Roman" w:hAnsi="Times New Roman"/>
                <w:bCs/>
                <w:sz w:val="16"/>
                <w:szCs w:val="16"/>
              </w:rPr>
              <w:t>82 674,00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130005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811A2B" w:rsidRPr="0013000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  <w:vAlign w:val="center"/>
          </w:tcPr>
          <w:p w:rsidR="00811A2B" w:rsidRPr="0013000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811A2B" w:rsidRPr="00B15C95" w:rsidTr="00236CD4">
        <w:trPr>
          <w:trHeight w:val="327"/>
        </w:trPr>
        <w:tc>
          <w:tcPr>
            <w:tcW w:w="7364" w:type="dxa"/>
            <w:gridSpan w:val="6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sz w:val="16"/>
                <w:szCs w:val="16"/>
              </w:rPr>
              <w:t>48704121020100100244</w:t>
            </w:r>
          </w:p>
        </w:tc>
        <w:tc>
          <w:tcPr>
            <w:tcW w:w="1200" w:type="dxa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130005">
              <w:rPr>
                <w:rFonts w:ascii="Times New Roman" w:hAnsi="Times New Roman"/>
                <w:bCs/>
                <w:sz w:val="16"/>
                <w:szCs w:val="16"/>
              </w:rPr>
              <w:t>389 766,00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130005">
              <w:rPr>
                <w:rFonts w:ascii="Times New Roman" w:hAnsi="Times New Roman"/>
                <w:bCs/>
                <w:sz w:val="16"/>
                <w:szCs w:val="16"/>
              </w:rPr>
              <w:t>389 766,00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130005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811A2B" w:rsidRPr="0013000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  <w:vAlign w:val="center"/>
          </w:tcPr>
          <w:p w:rsidR="00811A2B" w:rsidRPr="0013000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811A2B" w:rsidRPr="00B15C95" w:rsidTr="00236CD4">
        <w:trPr>
          <w:trHeight w:val="235"/>
        </w:trPr>
        <w:tc>
          <w:tcPr>
            <w:tcW w:w="7364" w:type="dxa"/>
            <w:gridSpan w:val="6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sz w:val="16"/>
                <w:szCs w:val="16"/>
              </w:rPr>
              <w:t>487041210201S2030244</w:t>
            </w:r>
          </w:p>
        </w:tc>
        <w:tc>
          <w:tcPr>
            <w:tcW w:w="1200" w:type="dxa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130005">
              <w:rPr>
                <w:rFonts w:ascii="Times New Roman" w:hAnsi="Times New Roman"/>
                <w:bCs/>
                <w:sz w:val="16"/>
                <w:szCs w:val="16"/>
              </w:rPr>
              <w:t>2 558 875,24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130005">
              <w:rPr>
                <w:rFonts w:ascii="Times New Roman" w:hAnsi="Times New Roman"/>
                <w:bCs/>
                <w:sz w:val="16"/>
                <w:szCs w:val="16"/>
              </w:rPr>
              <w:t>2 558 875,24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130005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811A2B" w:rsidRPr="0013000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  <w:vAlign w:val="center"/>
          </w:tcPr>
          <w:p w:rsidR="00811A2B" w:rsidRPr="0013000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811A2B" w:rsidRPr="00B15C95" w:rsidTr="00236CD4">
        <w:trPr>
          <w:trHeight w:val="235"/>
        </w:trPr>
        <w:tc>
          <w:tcPr>
            <w:tcW w:w="7364" w:type="dxa"/>
            <w:gridSpan w:val="6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sz w:val="16"/>
                <w:szCs w:val="16"/>
              </w:rPr>
              <w:t>48704121020200100244</w:t>
            </w:r>
          </w:p>
        </w:tc>
        <w:tc>
          <w:tcPr>
            <w:tcW w:w="1200" w:type="dxa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130005">
              <w:rPr>
                <w:rFonts w:ascii="Times New Roman" w:hAnsi="Times New Roman"/>
                <w:bCs/>
                <w:sz w:val="16"/>
                <w:szCs w:val="16"/>
              </w:rPr>
              <w:t>48 000,00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130005">
              <w:rPr>
                <w:rFonts w:ascii="Times New Roman" w:hAnsi="Times New Roman"/>
                <w:bCs/>
                <w:sz w:val="16"/>
                <w:szCs w:val="16"/>
              </w:rPr>
              <w:t>48 000,00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130005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811A2B" w:rsidRPr="00130005" w:rsidRDefault="00811A2B" w:rsidP="0046358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  <w:vAlign w:val="center"/>
          </w:tcPr>
          <w:p w:rsidR="00811A2B" w:rsidRPr="00130005" w:rsidRDefault="00811A2B" w:rsidP="0046358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811A2B" w:rsidRPr="00B15C95" w:rsidTr="00236CD4">
        <w:trPr>
          <w:trHeight w:val="235"/>
        </w:trPr>
        <w:tc>
          <w:tcPr>
            <w:tcW w:w="7364" w:type="dxa"/>
            <w:gridSpan w:val="6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sz w:val="16"/>
                <w:szCs w:val="16"/>
              </w:rPr>
              <w:t>48705011010100400244</w:t>
            </w:r>
          </w:p>
        </w:tc>
        <w:tc>
          <w:tcPr>
            <w:tcW w:w="1200" w:type="dxa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130005">
              <w:rPr>
                <w:rFonts w:ascii="Times New Roman" w:hAnsi="Times New Roman"/>
                <w:bCs/>
                <w:sz w:val="16"/>
                <w:szCs w:val="16"/>
              </w:rPr>
              <w:t>46 395,62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130005">
              <w:rPr>
                <w:rFonts w:ascii="Times New Roman" w:hAnsi="Times New Roman"/>
                <w:bCs/>
                <w:sz w:val="16"/>
                <w:szCs w:val="16"/>
              </w:rPr>
              <w:t>46 395,62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130005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811A2B" w:rsidRPr="00130005" w:rsidRDefault="00811A2B" w:rsidP="0046358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  <w:vAlign w:val="center"/>
          </w:tcPr>
          <w:p w:rsidR="00811A2B" w:rsidRPr="00130005" w:rsidRDefault="00811A2B" w:rsidP="0046358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811A2B" w:rsidRPr="00B15C95" w:rsidTr="00236CD4">
        <w:trPr>
          <w:trHeight w:val="235"/>
        </w:trPr>
        <w:tc>
          <w:tcPr>
            <w:tcW w:w="7364" w:type="dxa"/>
            <w:gridSpan w:val="6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sz w:val="16"/>
                <w:szCs w:val="16"/>
              </w:rPr>
              <w:t>48705011010100400247</w:t>
            </w:r>
          </w:p>
        </w:tc>
        <w:tc>
          <w:tcPr>
            <w:tcW w:w="1200" w:type="dxa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130005">
              <w:rPr>
                <w:rFonts w:ascii="Times New Roman" w:hAnsi="Times New Roman"/>
                <w:bCs/>
                <w:sz w:val="16"/>
                <w:szCs w:val="16"/>
              </w:rPr>
              <w:t>92 612,86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130005">
              <w:rPr>
                <w:rFonts w:ascii="Times New Roman" w:hAnsi="Times New Roman"/>
                <w:bCs/>
                <w:sz w:val="16"/>
                <w:szCs w:val="16"/>
              </w:rPr>
              <w:t>92 612,86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130005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811A2B" w:rsidRPr="00130005" w:rsidRDefault="00811A2B" w:rsidP="0046358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  <w:vAlign w:val="center"/>
          </w:tcPr>
          <w:p w:rsidR="00811A2B" w:rsidRPr="00130005" w:rsidRDefault="00811A2B" w:rsidP="0046358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811A2B" w:rsidRPr="00B15C95" w:rsidTr="00236CD4">
        <w:trPr>
          <w:trHeight w:val="235"/>
        </w:trPr>
        <w:tc>
          <w:tcPr>
            <w:tcW w:w="7364" w:type="dxa"/>
            <w:gridSpan w:val="6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sz w:val="16"/>
                <w:szCs w:val="16"/>
              </w:rPr>
              <w:t>48705020140100300244</w:t>
            </w:r>
          </w:p>
        </w:tc>
        <w:tc>
          <w:tcPr>
            <w:tcW w:w="1200" w:type="dxa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130005">
              <w:rPr>
                <w:rFonts w:ascii="Times New Roman" w:hAnsi="Times New Roman"/>
                <w:bCs/>
                <w:sz w:val="16"/>
                <w:szCs w:val="16"/>
              </w:rPr>
              <w:t>89 046,28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130005">
              <w:rPr>
                <w:rFonts w:ascii="Times New Roman" w:hAnsi="Times New Roman"/>
                <w:bCs/>
                <w:sz w:val="16"/>
                <w:szCs w:val="16"/>
              </w:rPr>
              <w:t>89 046,28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130005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811A2B" w:rsidRPr="00130005" w:rsidRDefault="00811A2B" w:rsidP="0046358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  <w:vAlign w:val="center"/>
          </w:tcPr>
          <w:p w:rsidR="00811A2B" w:rsidRPr="00130005" w:rsidRDefault="00811A2B" w:rsidP="0046358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811A2B" w:rsidRPr="00B15C95" w:rsidTr="00236CD4">
        <w:trPr>
          <w:trHeight w:val="235"/>
        </w:trPr>
        <w:tc>
          <w:tcPr>
            <w:tcW w:w="7364" w:type="dxa"/>
            <w:gridSpan w:val="6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sz w:val="16"/>
                <w:szCs w:val="16"/>
              </w:rPr>
              <w:t>48705020610400500244</w:t>
            </w:r>
          </w:p>
        </w:tc>
        <w:tc>
          <w:tcPr>
            <w:tcW w:w="1200" w:type="dxa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130005">
              <w:rPr>
                <w:rFonts w:ascii="Times New Roman" w:hAnsi="Times New Roman"/>
                <w:bCs/>
                <w:sz w:val="16"/>
                <w:szCs w:val="16"/>
              </w:rPr>
              <w:t>194 900,00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130005">
              <w:rPr>
                <w:rFonts w:ascii="Times New Roman" w:hAnsi="Times New Roman"/>
                <w:bCs/>
                <w:sz w:val="16"/>
                <w:szCs w:val="16"/>
              </w:rPr>
              <w:t>194 900,00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130005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811A2B" w:rsidRPr="00130005" w:rsidRDefault="00811A2B" w:rsidP="0046358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  <w:vAlign w:val="center"/>
          </w:tcPr>
          <w:p w:rsidR="00811A2B" w:rsidRPr="00130005" w:rsidRDefault="00811A2B" w:rsidP="0046358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811A2B" w:rsidRPr="00B15C95" w:rsidTr="00236CD4">
        <w:trPr>
          <w:trHeight w:val="235"/>
        </w:trPr>
        <w:tc>
          <w:tcPr>
            <w:tcW w:w="7364" w:type="dxa"/>
            <w:gridSpan w:val="6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sz w:val="16"/>
                <w:szCs w:val="16"/>
              </w:rPr>
              <w:t>48705030610400500244</w:t>
            </w:r>
          </w:p>
        </w:tc>
        <w:tc>
          <w:tcPr>
            <w:tcW w:w="1200" w:type="dxa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130005">
              <w:rPr>
                <w:rFonts w:ascii="Times New Roman" w:hAnsi="Times New Roman"/>
                <w:bCs/>
                <w:sz w:val="16"/>
                <w:szCs w:val="16"/>
              </w:rPr>
              <w:t>412 000,00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130005">
              <w:rPr>
                <w:rFonts w:ascii="Times New Roman" w:hAnsi="Times New Roman"/>
                <w:bCs/>
                <w:sz w:val="16"/>
                <w:szCs w:val="16"/>
              </w:rPr>
              <w:t>412 000,00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130005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811A2B" w:rsidRPr="00130005" w:rsidRDefault="00811A2B" w:rsidP="0046358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  <w:vAlign w:val="center"/>
          </w:tcPr>
          <w:p w:rsidR="00811A2B" w:rsidRPr="00130005" w:rsidRDefault="00811A2B" w:rsidP="0046358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811A2B" w:rsidRPr="00B15C95" w:rsidTr="00236CD4">
        <w:trPr>
          <w:trHeight w:val="235"/>
        </w:trPr>
        <w:tc>
          <w:tcPr>
            <w:tcW w:w="7364" w:type="dxa"/>
            <w:gridSpan w:val="6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sz w:val="16"/>
                <w:szCs w:val="16"/>
              </w:rPr>
              <w:t>48710031220100954244</w:t>
            </w:r>
          </w:p>
        </w:tc>
        <w:tc>
          <w:tcPr>
            <w:tcW w:w="1200" w:type="dxa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130005">
              <w:rPr>
                <w:rFonts w:ascii="Times New Roman" w:hAnsi="Times New Roman"/>
                <w:bCs/>
                <w:sz w:val="16"/>
                <w:szCs w:val="16"/>
              </w:rPr>
              <w:t>73 217,00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130005">
              <w:rPr>
                <w:rFonts w:ascii="Times New Roman" w:hAnsi="Times New Roman"/>
                <w:bCs/>
                <w:sz w:val="16"/>
                <w:szCs w:val="16"/>
              </w:rPr>
              <w:t>73 217,00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11A2B" w:rsidRPr="00130005" w:rsidRDefault="00811A2B" w:rsidP="0046358F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130005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811A2B" w:rsidRPr="00130005" w:rsidRDefault="00811A2B" w:rsidP="0046358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  <w:vAlign w:val="center"/>
          </w:tcPr>
          <w:p w:rsidR="00811A2B" w:rsidRPr="00130005" w:rsidRDefault="00811A2B" w:rsidP="0046358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811A2B" w:rsidRPr="00B15C95" w:rsidTr="00236CD4">
        <w:trPr>
          <w:trHeight w:val="235"/>
        </w:trPr>
        <w:tc>
          <w:tcPr>
            <w:tcW w:w="7364" w:type="dxa"/>
            <w:gridSpan w:val="6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sz w:val="16"/>
                <w:szCs w:val="16"/>
              </w:rPr>
              <w:t>487100477703R0820412</w:t>
            </w:r>
          </w:p>
        </w:tc>
        <w:tc>
          <w:tcPr>
            <w:tcW w:w="1200" w:type="dxa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130005">
              <w:rPr>
                <w:rFonts w:ascii="Times New Roman" w:hAnsi="Times New Roman"/>
                <w:bCs/>
                <w:sz w:val="16"/>
                <w:szCs w:val="16"/>
              </w:rPr>
              <w:t>9569640,3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811A2B" w:rsidRPr="00130005" w:rsidRDefault="00811A2B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130005">
              <w:rPr>
                <w:rFonts w:ascii="Times New Roman" w:hAnsi="Times New Roman"/>
                <w:bCs/>
                <w:sz w:val="16"/>
                <w:szCs w:val="16"/>
              </w:rPr>
              <w:t>9569640,3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11A2B" w:rsidRPr="00130005" w:rsidRDefault="00811A2B" w:rsidP="0046358F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130005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811A2B" w:rsidRPr="00130005" w:rsidRDefault="00811A2B" w:rsidP="0046358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  <w:vAlign w:val="center"/>
          </w:tcPr>
          <w:p w:rsidR="00811A2B" w:rsidRPr="00130005" w:rsidRDefault="00811A2B" w:rsidP="0046358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811A2B" w:rsidRPr="00B15C95" w:rsidRDefault="00811A2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</w:tbl>
    <w:p w:rsidR="00811A2B" w:rsidRPr="00175CA7" w:rsidRDefault="00811A2B" w:rsidP="00D96859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</w:t>
      </w:r>
    </w:p>
    <w:sectPr w:rsidR="00811A2B" w:rsidRPr="00175CA7" w:rsidSect="004923D7">
      <w:headerReference w:type="even" r:id="rId6"/>
      <w:headerReference w:type="default" r:id="rId7"/>
      <w:pgSz w:w="16838" w:h="11906" w:orient="landscape"/>
      <w:pgMar w:top="1701" w:right="851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1A2B" w:rsidRDefault="00811A2B">
      <w:r>
        <w:separator/>
      </w:r>
    </w:p>
  </w:endnote>
  <w:endnote w:type="continuationSeparator" w:id="0">
    <w:p w:rsidR="00811A2B" w:rsidRDefault="00811A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1A2B" w:rsidRDefault="00811A2B">
      <w:r>
        <w:separator/>
      </w:r>
    </w:p>
  </w:footnote>
  <w:footnote w:type="continuationSeparator" w:id="0">
    <w:p w:rsidR="00811A2B" w:rsidRDefault="00811A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1A2B" w:rsidRDefault="00811A2B" w:rsidP="00EF728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11A2B" w:rsidRDefault="00811A2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1A2B" w:rsidRPr="002A7C34" w:rsidRDefault="00811A2B" w:rsidP="00EF7287">
    <w:pPr>
      <w:pStyle w:val="Header"/>
      <w:framePr w:wrap="around" w:vAnchor="text" w:hAnchor="margin" w:xAlign="center" w:y="1"/>
      <w:jc w:val="center"/>
      <w:rPr>
        <w:rStyle w:val="PageNumber"/>
        <w:rFonts w:ascii="Times New Roman" w:hAnsi="Times New Roman"/>
      </w:rPr>
    </w:pPr>
    <w:r w:rsidRPr="002A7C34">
      <w:rPr>
        <w:rStyle w:val="PageNumber"/>
        <w:rFonts w:ascii="Times New Roman" w:hAnsi="Times New Roman"/>
      </w:rPr>
      <w:fldChar w:fldCharType="begin"/>
    </w:r>
    <w:r w:rsidRPr="002A7C34">
      <w:rPr>
        <w:rStyle w:val="PageNumber"/>
        <w:rFonts w:ascii="Times New Roman" w:hAnsi="Times New Roman"/>
      </w:rPr>
      <w:instrText xml:space="preserve">PAGE  </w:instrText>
    </w:r>
    <w:r w:rsidRPr="002A7C34">
      <w:rPr>
        <w:rStyle w:val="PageNumber"/>
        <w:rFonts w:ascii="Times New Roman" w:hAnsi="Times New Roman"/>
      </w:rPr>
      <w:fldChar w:fldCharType="separate"/>
    </w:r>
    <w:r>
      <w:rPr>
        <w:rStyle w:val="PageNumber"/>
        <w:rFonts w:ascii="Times New Roman" w:hAnsi="Times New Roman"/>
        <w:noProof/>
      </w:rPr>
      <w:t>9</w:t>
    </w:r>
    <w:r w:rsidRPr="002A7C34">
      <w:rPr>
        <w:rStyle w:val="PageNumber"/>
        <w:rFonts w:ascii="Times New Roman" w:hAnsi="Times New Roman"/>
      </w:rPr>
      <w:fldChar w:fldCharType="end"/>
    </w:r>
  </w:p>
  <w:p w:rsidR="00811A2B" w:rsidRPr="002A7C34" w:rsidRDefault="00811A2B" w:rsidP="002A7C34">
    <w:pPr>
      <w:pStyle w:val="Header"/>
      <w:jc w:val="center"/>
      <w:rPr>
        <w:rFonts w:ascii="Times New Roman" w:hAnsi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431B"/>
    <w:rsid w:val="000009E0"/>
    <w:rsid w:val="000011C9"/>
    <w:rsid w:val="00004467"/>
    <w:rsid w:val="00005276"/>
    <w:rsid w:val="00005CAB"/>
    <w:rsid w:val="00005F48"/>
    <w:rsid w:val="00007665"/>
    <w:rsid w:val="00010101"/>
    <w:rsid w:val="0001111C"/>
    <w:rsid w:val="00013EF3"/>
    <w:rsid w:val="00013F79"/>
    <w:rsid w:val="0001479B"/>
    <w:rsid w:val="000153FE"/>
    <w:rsid w:val="000171D9"/>
    <w:rsid w:val="000172F0"/>
    <w:rsid w:val="0002001B"/>
    <w:rsid w:val="00021977"/>
    <w:rsid w:val="00023C26"/>
    <w:rsid w:val="00025582"/>
    <w:rsid w:val="000262C4"/>
    <w:rsid w:val="00027D7C"/>
    <w:rsid w:val="0003363C"/>
    <w:rsid w:val="000340DF"/>
    <w:rsid w:val="00034BA3"/>
    <w:rsid w:val="00034CA9"/>
    <w:rsid w:val="00036D51"/>
    <w:rsid w:val="00041E6B"/>
    <w:rsid w:val="00041F89"/>
    <w:rsid w:val="000437D5"/>
    <w:rsid w:val="00045440"/>
    <w:rsid w:val="000459ED"/>
    <w:rsid w:val="0004681D"/>
    <w:rsid w:val="0005059A"/>
    <w:rsid w:val="000517F8"/>
    <w:rsid w:val="0005285C"/>
    <w:rsid w:val="00052FCA"/>
    <w:rsid w:val="00056132"/>
    <w:rsid w:val="00057210"/>
    <w:rsid w:val="00060632"/>
    <w:rsid w:val="00063723"/>
    <w:rsid w:val="00064003"/>
    <w:rsid w:val="00064DB4"/>
    <w:rsid w:val="00065C49"/>
    <w:rsid w:val="0006656A"/>
    <w:rsid w:val="00066958"/>
    <w:rsid w:val="00067EA3"/>
    <w:rsid w:val="00072F4C"/>
    <w:rsid w:val="000735C9"/>
    <w:rsid w:val="0007593D"/>
    <w:rsid w:val="00080C62"/>
    <w:rsid w:val="00084D54"/>
    <w:rsid w:val="00084F76"/>
    <w:rsid w:val="000861F2"/>
    <w:rsid w:val="00092169"/>
    <w:rsid w:val="0009543F"/>
    <w:rsid w:val="0009622F"/>
    <w:rsid w:val="00096921"/>
    <w:rsid w:val="00096DE6"/>
    <w:rsid w:val="00097BEB"/>
    <w:rsid w:val="000A126F"/>
    <w:rsid w:val="000A246A"/>
    <w:rsid w:val="000A28A4"/>
    <w:rsid w:val="000A3DD1"/>
    <w:rsid w:val="000A40D3"/>
    <w:rsid w:val="000B45F6"/>
    <w:rsid w:val="000B524A"/>
    <w:rsid w:val="000B5726"/>
    <w:rsid w:val="000B5DE1"/>
    <w:rsid w:val="000C1D12"/>
    <w:rsid w:val="000C1DEE"/>
    <w:rsid w:val="000C2DB5"/>
    <w:rsid w:val="000C3886"/>
    <w:rsid w:val="000C6781"/>
    <w:rsid w:val="000D2F9B"/>
    <w:rsid w:val="000D510D"/>
    <w:rsid w:val="000D5584"/>
    <w:rsid w:val="000D6B1A"/>
    <w:rsid w:val="000D7AFB"/>
    <w:rsid w:val="000E5BAD"/>
    <w:rsid w:val="000E6863"/>
    <w:rsid w:val="000E6E46"/>
    <w:rsid w:val="000F0C1F"/>
    <w:rsid w:val="000F1D08"/>
    <w:rsid w:val="000F2704"/>
    <w:rsid w:val="000F3A17"/>
    <w:rsid w:val="000F412F"/>
    <w:rsid w:val="000F4167"/>
    <w:rsid w:val="000F6C19"/>
    <w:rsid w:val="00100561"/>
    <w:rsid w:val="00100922"/>
    <w:rsid w:val="00102173"/>
    <w:rsid w:val="00103A2C"/>
    <w:rsid w:val="00103F1A"/>
    <w:rsid w:val="00104443"/>
    <w:rsid w:val="0010568E"/>
    <w:rsid w:val="0010701C"/>
    <w:rsid w:val="00107361"/>
    <w:rsid w:val="00110FD4"/>
    <w:rsid w:val="0011108E"/>
    <w:rsid w:val="00114BE2"/>
    <w:rsid w:val="0011625E"/>
    <w:rsid w:val="001177F3"/>
    <w:rsid w:val="00120BEB"/>
    <w:rsid w:val="00121260"/>
    <w:rsid w:val="00121B52"/>
    <w:rsid w:val="001251A9"/>
    <w:rsid w:val="001268FC"/>
    <w:rsid w:val="00130005"/>
    <w:rsid w:val="00132BAA"/>
    <w:rsid w:val="00134BE5"/>
    <w:rsid w:val="0013548B"/>
    <w:rsid w:val="0013619C"/>
    <w:rsid w:val="001473F3"/>
    <w:rsid w:val="00151E7D"/>
    <w:rsid w:val="00153F77"/>
    <w:rsid w:val="001561A3"/>
    <w:rsid w:val="00157084"/>
    <w:rsid w:val="00157602"/>
    <w:rsid w:val="00157BD6"/>
    <w:rsid w:val="00157F63"/>
    <w:rsid w:val="001626BA"/>
    <w:rsid w:val="001628C4"/>
    <w:rsid w:val="00162D96"/>
    <w:rsid w:val="0016341F"/>
    <w:rsid w:val="001641A8"/>
    <w:rsid w:val="00164FE3"/>
    <w:rsid w:val="00172C23"/>
    <w:rsid w:val="00173769"/>
    <w:rsid w:val="00175CA7"/>
    <w:rsid w:val="00176C23"/>
    <w:rsid w:val="00177138"/>
    <w:rsid w:val="00180457"/>
    <w:rsid w:val="00181C31"/>
    <w:rsid w:val="00187A11"/>
    <w:rsid w:val="0019217D"/>
    <w:rsid w:val="00193417"/>
    <w:rsid w:val="00195614"/>
    <w:rsid w:val="001A1037"/>
    <w:rsid w:val="001A18C5"/>
    <w:rsid w:val="001B1E8A"/>
    <w:rsid w:val="001B6DB2"/>
    <w:rsid w:val="001C06BB"/>
    <w:rsid w:val="001C2305"/>
    <w:rsid w:val="001C3157"/>
    <w:rsid w:val="001C4F34"/>
    <w:rsid w:val="001C7ECE"/>
    <w:rsid w:val="001D063A"/>
    <w:rsid w:val="001D13A2"/>
    <w:rsid w:val="001D39DA"/>
    <w:rsid w:val="001D4456"/>
    <w:rsid w:val="001D63B8"/>
    <w:rsid w:val="001E049B"/>
    <w:rsid w:val="001E1342"/>
    <w:rsid w:val="001E14A1"/>
    <w:rsid w:val="001E4772"/>
    <w:rsid w:val="001E6414"/>
    <w:rsid w:val="001E7915"/>
    <w:rsid w:val="001F068A"/>
    <w:rsid w:val="001F13C2"/>
    <w:rsid w:val="001F6CA7"/>
    <w:rsid w:val="001F7650"/>
    <w:rsid w:val="00200A5A"/>
    <w:rsid w:val="002032C6"/>
    <w:rsid w:val="0020387B"/>
    <w:rsid w:val="00204F83"/>
    <w:rsid w:val="00207472"/>
    <w:rsid w:val="00207995"/>
    <w:rsid w:val="00220495"/>
    <w:rsid w:val="002216FC"/>
    <w:rsid w:val="00223EC2"/>
    <w:rsid w:val="00225BC5"/>
    <w:rsid w:val="00225E06"/>
    <w:rsid w:val="002268C0"/>
    <w:rsid w:val="0023043A"/>
    <w:rsid w:val="00231288"/>
    <w:rsid w:val="00231A21"/>
    <w:rsid w:val="00232176"/>
    <w:rsid w:val="00232ADF"/>
    <w:rsid w:val="00233988"/>
    <w:rsid w:val="00233E8C"/>
    <w:rsid w:val="0023554A"/>
    <w:rsid w:val="00236CD4"/>
    <w:rsid w:val="00242202"/>
    <w:rsid w:val="00244019"/>
    <w:rsid w:val="002446CB"/>
    <w:rsid w:val="00244795"/>
    <w:rsid w:val="00253E1A"/>
    <w:rsid w:val="00254E6E"/>
    <w:rsid w:val="00255DAF"/>
    <w:rsid w:val="00256908"/>
    <w:rsid w:val="002656D8"/>
    <w:rsid w:val="002665B3"/>
    <w:rsid w:val="002671E5"/>
    <w:rsid w:val="0026768B"/>
    <w:rsid w:val="0027031A"/>
    <w:rsid w:val="002709F1"/>
    <w:rsid w:val="0027114F"/>
    <w:rsid w:val="00271190"/>
    <w:rsid w:val="00271FDF"/>
    <w:rsid w:val="002722E2"/>
    <w:rsid w:val="00272B1B"/>
    <w:rsid w:val="00273857"/>
    <w:rsid w:val="0028055C"/>
    <w:rsid w:val="002815B8"/>
    <w:rsid w:val="00287E57"/>
    <w:rsid w:val="0029387C"/>
    <w:rsid w:val="002946DC"/>
    <w:rsid w:val="002952E4"/>
    <w:rsid w:val="002965F8"/>
    <w:rsid w:val="002A1D86"/>
    <w:rsid w:val="002A3E0F"/>
    <w:rsid w:val="002A460A"/>
    <w:rsid w:val="002A565E"/>
    <w:rsid w:val="002A7C34"/>
    <w:rsid w:val="002A7E29"/>
    <w:rsid w:val="002B10C7"/>
    <w:rsid w:val="002B136A"/>
    <w:rsid w:val="002B1578"/>
    <w:rsid w:val="002B26A4"/>
    <w:rsid w:val="002B528E"/>
    <w:rsid w:val="002C3B4D"/>
    <w:rsid w:val="002C3CA9"/>
    <w:rsid w:val="002C3D3E"/>
    <w:rsid w:val="002D12E6"/>
    <w:rsid w:val="002D3D2E"/>
    <w:rsid w:val="002D3DDA"/>
    <w:rsid w:val="002D55AB"/>
    <w:rsid w:val="002E009D"/>
    <w:rsid w:val="002E0C9C"/>
    <w:rsid w:val="002E1B8D"/>
    <w:rsid w:val="002E3F47"/>
    <w:rsid w:val="002E6C80"/>
    <w:rsid w:val="002E6F99"/>
    <w:rsid w:val="002E6FA9"/>
    <w:rsid w:val="002E7BC8"/>
    <w:rsid w:val="002E7E70"/>
    <w:rsid w:val="002F00EE"/>
    <w:rsid w:val="002F6CAB"/>
    <w:rsid w:val="00303001"/>
    <w:rsid w:val="0030667E"/>
    <w:rsid w:val="003157F0"/>
    <w:rsid w:val="0031633B"/>
    <w:rsid w:val="00321B97"/>
    <w:rsid w:val="003257FE"/>
    <w:rsid w:val="003273D4"/>
    <w:rsid w:val="003275E2"/>
    <w:rsid w:val="00327669"/>
    <w:rsid w:val="0033052B"/>
    <w:rsid w:val="00332808"/>
    <w:rsid w:val="0033536C"/>
    <w:rsid w:val="00337CB1"/>
    <w:rsid w:val="00340220"/>
    <w:rsid w:val="003404E2"/>
    <w:rsid w:val="00343F5D"/>
    <w:rsid w:val="003440AF"/>
    <w:rsid w:val="00345E14"/>
    <w:rsid w:val="003461FF"/>
    <w:rsid w:val="00352052"/>
    <w:rsid w:val="00360352"/>
    <w:rsid w:val="003708E1"/>
    <w:rsid w:val="00372A81"/>
    <w:rsid w:val="00373BE6"/>
    <w:rsid w:val="00375AC8"/>
    <w:rsid w:val="003808B5"/>
    <w:rsid w:val="003841BD"/>
    <w:rsid w:val="00385861"/>
    <w:rsid w:val="00390379"/>
    <w:rsid w:val="00394EF1"/>
    <w:rsid w:val="00395168"/>
    <w:rsid w:val="00395A1A"/>
    <w:rsid w:val="00396B54"/>
    <w:rsid w:val="003A0F54"/>
    <w:rsid w:val="003A21CF"/>
    <w:rsid w:val="003A24F2"/>
    <w:rsid w:val="003A4B00"/>
    <w:rsid w:val="003A5391"/>
    <w:rsid w:val="003A593A"/>
    <w:rsid w:val="003A5C4F"/>
    <w:rsid w:val="003A6267"/>
    <w:rsid w:val="003B20D3"/>
    <w:rsid w:val="003B2477"/>
    <w:rsid w:val="003B420A"/>
    <w:rsid w:val="003B4788"/>
    <w:rsid w:val="003B61CC"/>
    <w:rsid w:val="003C08D7"/>
    <w:rsid w:val="003C3BA3"/>
    <w:rsid w:val="003C44AC"/>
    <w:rsid w:val="003C784D"/>
    <w:rsid w:val="003D1174"/>
    <w:rsid w:val="003D3D24"/>
    <w:rsid w:val="003D3E3B"/>
    <w:rsid w:val="003D510E"/>
    <w:rsid w:val="003D76FC"/>
    <w:rsid w:val="003E1A90"/>
    <w:rsid w:val="003E516A"/>
    <w:rsid w:val="003E5665"/>
    <w:rsid w:val="003E59FC"/>
    <w:rsid w:val="003E7EFF"/>
    <w:rsid w:val="003F2F83"/>
    <w:rsid w:val="003F3117"/>
    <w:rsid w:val="003F34C0"/>
    <w:rsid w:val="003F4382"/>
    <w:rsid w:val="003F4DED"/>
    <w:rsid w:val="003F525F"/>
    <w:rsid w:val="003F603E"/>
    <w:rsid w:val="003F66D4"/>
    <w:rsid w:val="003F6CCA"/>
    <w:rsid w:val="004017FD"/>
    <w:rsid w:val="00401AAC"/>
    <w:rsid w:val="0040416B"/>
    <w:rsid w:val="00404624"/>
    <w:rsid w:val="0040590C"/>
    <w:rsid w:val="00406336"/>
    <w:rsid w:val="00407452"/>
    <w:rsid w:val="00407938"/>
    <w:rsid w:val="00412937"/>
    <w:rsid w:val="00412B08"/>
    <w:rsid w:val="00412CC0"/>
    <w:rsid w:val="004133CD"/>
    <w:rsid w:val="0041392E"/>
    <w:rsid w:val="004238B2"/>
    <w:rsid w:val="004263E6"/>
    <w:rsid w:val="00432096"/>
    <w:rsid w:val="00432B2B"/>
    <w:rsid w:val="004360C6"/>
    <w:rsid w:val="0043677D"/>
    <w:rsid w:val="00436842"/>
    <w:rsid w:val="00440ADC"/>
    <w:rsid w:val="00444799"/>
    <w:rsid w:val="004450B3"/>
    <w:rsid w:val="004455AA"/>
    <w:rsid w:val="004476F2"/>
    <w:rsid w:val="00447A58"/>
    <w:rsid w:val="004529A8"/>
    <w:rsid w:val="00453869"/>
    <w:rsid w:val="00454867"/>
    <w:rsid w:val="004553B7"/>
    <w:rsid w:val="00456F83"/>
    <w:rsid w:val="004578A8"/>
    <w:rsid w:val="0046252E"/>
    <w:rsid w:val="004628B0"/>
    <w:rsid w:val="0046358F"/>
    <w:rsid w:val="00473B1A"/>
    <w:rsid w:val="00473E56"/>
    <w:rsid w:val="00476D74"/>
    <w:rsid w:val="0048238D"/>
    <w:rsid w:val="00482497"/>
    <w:rsid w:val="00483319"/>
    <w:rsid w:val="00484C18"/>
    <w:rsid w:val="00484E30"/>
    <w:rsid w:val="00485EF6"/>
    <w:rsid w:val="0049036C"/>
    <w:rsid w:val="00490603"/>
    <w:rsid w:val="004908D2"/>
    <w:rsid w:val="004923D7"/>
    <w:rsid w:val="0049299F"/>
    <w:rsid w:val="004929BC"/>
    <w:rsid w:val="004930A0"/>
    <w:rsid w:val="00493868"/>
    <w:rsid w:val="0049394C"/>
    <w:rsid w:val="00494EC6"/>
    <w:rsid w:val="004953E5"/>
    <w:rsid w:val="004A01DE"/>
    <w:rsid w:val="004A15F9"/>
    <w:rsid w:val="004A30D5"/>
    <w:rsid w:val="004A5A25"/>
    <w:rsid w:val="004A7C1B"/>
    <w:rsid w:val="004A7C56"/>
    <w:rsid w:val="004B01DB"/>
    <w:rsid w:val="004B0BBB"/>
    <w:rsid w:val="004B1D78"/>
    <w:rsid w:val="004B2105"/>
    <w:rsid w:val="004B61D7"/>
    <w:rsid w:val="004C0F0B"/>
    <w:rsid w:val="004C31DF"/>
    <w:rsid w:val="004D0705"/>
    <w:rsid w:val="004D27D3"/>
    <w:rsid w:val="004E136E"/>
    <w:rsid w:val="004E19D5"/>
    <w:rsid w:val="004E4F95"/>
    <w:rsid w:val="004E608F"/>
    <w:rsid w:val="004F1353"/>
    <w:rsid w:val="004F1CE6"/>
    <w:rsid w:val="004F3F29"/>
    <w:rsid w:val="004F66D2"/>
    <w:rsid w:val="004F730A"/>
    <w:rsid w:val="004F7498"/>
    <w:rsid w:val="004F7D56"/>
    <w:rsid w:val="005007D5"/>
    <w:rsid w:val="005017E6"/>
    <w:rsid w:val="005022A2"/>
    <w:rsid w:val="0050566E"/>
    <w:rsid w:val="0050704F"/>
    <w:rsid w:val="0051245D"/>
    <w:rsid w:val="005138A3"/>
    <w:rsid w:val="005142C0"/>
    <w:rsid w:val="00521BD4"/>
    <w:rsid w:val="00521F63"/>
    <w:rsid w:val="0052237E"/>
    <w:rsid w:val="005236E1"/>
    <w:rsid w:val="00525C92"/>
    <w:rsid w:val="00525E68"/>
    <w:rsid w:val="005261A9"/>
    <w:rsid w:val="00527812"/>
    <w:rsid w:val="00527AC5"/>
    <w:rsid w:val="00530B4D"/>
    <w:rsid w:val="00531123"/>
    <w:rsid w:val="005317CD"/>
    <w:rsid w:val="005318E9"/>
    <w:rsid w:val="0053396C"/>
    <w:rsid w:val="005342C8"/>
    <w:rsid w:val="0053485E"/>
    <w:rsid w:val="00535CD7"/>
    <w:rsid w:val="0053767A"/>
    <w:rsid w:val="00542633"/>
    <w:rsid w:val="00544B49"/>
    <w:rsid w:val="00546877"/>
    <w:rsid w:val="00557EE1"/>
    <w:rsid w:val="005609C1"/>
    <w:rsid w:val="0056390D"/>
    <w:rsid w:val="005640C0"/>
    <w:rsid w:val="005647C9"/>
    <w:rsid w:val="005655E9"/>
    <w:rsid w:val="00570A65"/>
    <w:rsid w:val="0057514F"/>
    <w:rsid w:val="00576E79"/>
    <w:rsid w:val="00580403"/>
    <w:rsid w:val="0058205B"/>
    <w:rsid w:val="00583E36"/>
    <w:rsid w:val="005856E4"/>
    <w:rsid w:val="0058582B"/>
    <w:rsid w:val="00590390"/>
    <w:rsid w:val="00590812"/>
    <w:rsid w:val="005923AD"/>
    <w:rsid w:val="005933E8"/>
    <w:rsid w:val="005A1EDD"/>
    <w:rsid w:val="005A2040"/>
    <w:rsid w:val="005B1723"/>
    <w:rsid w:val="005B19ED"/>
    <w:rsid w:val="005B5E17"/>
    <w:rsid w:val="005B656F"/>
    <w:rsid w:val="005B67EE"/>
    <w:rsid w:val="005C1A5C"/>
    <w:rsid w:val="005C330D"/>
    <w:rsid w:val="005C3C11"/>
    <w:rsid w:val="005C6613"/>
    <w:rsid w:val="005D35F5"/>
    <w:rsid w:val="005D4734"/>
    <w:rsid w:val="005D784D"/>
    <w:rsid w:val="005E02EF"/>
    <w:rsid w:val="005E15AE"/>
    <w:rsid w:val="005E1785"/>
    <w:rsid w:val="005E1E37"/>
    <w:rsid w:val="005E3ABB"/>
    <w:rsid w:val="005E3CE9"/>
    <w:rsid w:val="005E443C"/>
    <w:rsid w:val="005E44B1"/>
    <w:rsid w:val="005E6384"/>
    <w:rsid w:val="005E6481"/>
    <w:rsid w:val="005F3598"/>
    <w:rsid w:val="005F4D47"/>
    <w:rsid w:val="005F5899"/>
    <w:rsid w:val="00602D62"/>
    <w:rsid w:val="00603F72"/>
    <w:rsid w:val="00604672"/>
    <w:rsid w:val="006047F6"/>
    <w:rsid w:val="00605CA7"/>
    <w:rsid w:val="0060795D"/>
    <w:rsid w:val="00607CBC"/>
    <w:rsid w:val="006110B3"/>
    <w:rsid w:val="006151B6"/>
    <w:rsid w:val="00615DEE"/>
    <w:rsid w:val="006172B7"/>
    <w:rsid w:val="00621C52"/>
    <w:rsid w:val="006235A9"/>
    <w:rsid w:val="00626F27"/>
    <w:rsid w:val="00627EB8"/>
    <w:rsid w:val="006332A2"/>
    <w:rsid w:val="00634355"/>
    <w:rsid w:val="00635926"/>
    <w:rsid w:val="00641FEE"/>
    <w:rsid w:val="00644AD3"/>
    <w:rsid w:val="00644D36"/>
    <w:rsid w:val="006461C9"/>
    <w:rsid w:val="00646587"/>
    <w:rsid w:val="00654FBA"/>
    <w:rsid w:val="00655526"/>
    <w:rsid w:val="00657F3E"/>
    <w:rsid w:val="006615F4"/>
    <w:rsid w:val="006746B2"/>
    <w:rsid w:val="00674E7A"/>
    <w:rsid w:val="00675703"/>
    <w:rsid w:val="00682415"/>
    <w:rsid w:val="00683FAD"/>
    <w:rsid w:val="00685BB7"/>
    <w:rsid w:val="0068638D"/>
    <w:rsid w:val="006877AB"/>
    <w:rsid w:val="00691A0B"/>
    <w:rsid w:val="00691FCE"/>
    <w:rsid w:val="006925A8"/>
    <w:rsid w:val="006930BE"/>
    <w:rsid w:val="0069463E"/>
    <w:rsid w:val="006A053A"/>
    <w:rsid w:val="006A24BE"/>
    <w:rsid w:val="006A38D3"/>
    <w:rsid w:val="006A5B87"/>
    <w:rsid w:val="006A5CE3"/>
    <w:rsid w:val="006A7CC2"/>
    <w:rsid w:val="006B033F"/>
    <w:rsid w:val="006B0656"/>
    <w:rsid w:val="006B0872"/>
    <w:rsid w:val="006B1D2D"/>
    <w:rsid w:val="006B2A39"/>
    <w:rsid w:val="006B37D5"/>
    <w:rsid w:val="006B784E"/>
    <w:rsid w:val="006C0101"/>
    <w:rsid w:val="006C14C8"/>
    <w:rsid w:val="006C6A71"/>
    <w:rsid w:val="006D0561"/>
    <w:rsid w:val="006D1D76"/>
    <w:rsid w:val="006E05A6"/>
    <w:rsid w:val="006E2E7F"/>
    <w:rsid w:val="006E481A"/>
    <w:rsid w:val="006E4E46"/>
    <w:rsid w:val="006E707C"/>
    <w:rsid w:val="006F090F"/>
    <w:rsid w:val="006F0FD1"/>
    <w:rsid w:val="006F325B"/>
    <w:rsid w:val="007022B3"/>
    <w:rsid w:val="007030D9"/>
    <w:rsid w:val="00704036"/>
    <w:rsid w:val="00705879"/>
    <w:rsid w:val="00707FFC"/>
    <w:rsid w:val="00711C70"/>
    <w:rsid w:val="00711D3E"/>
    <w:rsid w:val="0071239F"/>
    <w:rsid w:val="00714785"/>
    <w:rsid w:val="0071579C"/>
    <w:rsid w:val="00717915"/>
    <w:rsid w:val="0072029F"/>
    <w:rsid w:val="0072217E"/>
    <w:rsid w:val="007222F7"/>
    <w:rsid w:val="00723968"/>
    <w:rsid w:val="00723FA7"/>
    <w:rsid w:val="00724F18"/>
    <w:rsid w:val="007255BD"/>
    <w:rsid w:val="007259B2"/>
    <w:rsid w:val="00725F09"/>
    <w:rsid w:val="00726F29"/>
    <w:rsid w:val="00726F7F"/>
    <w:rsid w:val="00727A4E"/>
    <w:rsid w:val="007349CF"/>
    <w:rsid w:val="007349D2"/>
    <w:rsid w:val="007350E6"/>
    <w:rsid w:val="00740090"/>
    <w:rsid w:val="00741C4D"/>
    <w:rsid w:val="00743439"/>
    <w:rsid w:val="0074402C"/>
    <w:rsid w:val="00744CE0"/>
    <w:rsid w:val="00745CF0"/>
    <w:rsid w:val="0075060E"/>
    <w:rsid w:val="00751AB0"/>
    <w:rsid w:val="00756430"/>
    <w:rsid w:val="007619DD"/>
    <w:rsid w:val="007645AA"/>
    <w:rsid w:val="00765A29"/>
    <w:rsid w:val="00766644"/>
    <w:rsid w:val="00766DDE"/>
    <w:rsid w:val="00767428"/>
    <w:rsid w:val="00767791"/>
    <w:rsid w:val="007760F6"/>
    <w:rsid w:val="00784128"/>
    <w:rsid w:val="00784FFA"/>
    <w:rsid w:val="007858EB"/>
    <w:rsid w:val="00795885"/>
    <w:rsid w:val="007A0FB8"/>
    <w:rsid w:val="007A2E3E"/>
    <w:rsid w:val="007A3572"/>
    <w:rsid w:val="007A6D59"/>
    <w:rsid w:val="007B3710"/>
    <w:rsid w:val="007B43B3"/>
    <w:rsid w:val="007B5645"/>
    <w:rsid w:val="007B5F9B"/>
    <w:rsid w:val="007B7918"/>
    <w:rsid w:val="007C08BE"/>
    <w:rsid w:val="007C5B55"/>
    <w:rsid w:val="007C6AF2"/>
    <w:rsid w:val="007C72E9"/>
    <w:rsid w:val="007D1F2D"/>
    <w:rsid w:val="007D4E88"/>
    <w:rsid w:val="007E116A"/>
    <w:rsid w:val="007E18E6"/>
    <w:rsid w:val="007E1A6F"/>
    <w:rsid w:val="007E2D4B"/>
    <w:rsid w:val="007E33F0"/>
    <w:rsid w:val="007E6A55"/>
    <w:rsid w:val="007E764B"/>
    <w:rsid w:val="007E768F"/>
    <w:rsid w:val="007E7DF5"/>
    <w:rsid w:val="007F1B20"/>
    <w:rsid w:val="007F26BB"/>
    <w:rsid w:val="008021E4"/>
    <w:rsid w:val="00805C6E"/>
    <w:rsid w:val="00810901"/>
    <w:rsid w:val="00811A2B"/>
    <w:rsid w:val="0081270F"/>
    <w:rsid w:val="00815409"/>
    <w:rsid w:val="00820CCF"/>
    <w:rsid w:val="00822509"/>
    <w:rsid w:val="00822F1F"/>
    <w:rsid w:val="008234C4"/>
    <w:rsid w:val="0082402E"/>
    <w:rsid w:val="008306CA"/>
    <w:rsid w:val="00831630"/>
    <w:rsid w:val="00833460"/>
    <w:rsid w:val="008334DA"/>
    <w:rsid w:val="00834827"/>
    <w:rsid w:val="00834BC4"/>
    <w:rsid w:val="00835B25"/>
    <w:rsid w:val="008519B9"/>
    <w:rsid w:val="00852A63"/>
    <w:rsid w:val="008532D2"/>
    <w:rsid w:val="00853E1B"/>
    <w:rsid w:val="00861A24"/>
    <w:rsid w:val="008631B7"/>
    <w:rsid w:val="00863B45"/>
    <w:rsid w:val="00865DF6"/>
    <w:rsid w:val="0086606B"/>
    <w:rsid w:val="0087361B"/>
    <w:rsid w:val="00874206"/>
    <w:rsid w:val="008747A9"/>
    <w:rsid w:val="00875816"/>
    <w:rsid w:val="008765D9"/>
    <w:rsid w:val="00881102"/>
    <w:rsid w:val="00885F5B"/>
    <w:rsid w:val="00886014"/>
    <w:rsid w:val="008922DF"/>
    <w:rsid w:val="00892D67"/>
    <w:rsid w:val="00893F95"/>
    <w:rsid w:val="008952A1"/>
    <w:rsid w:val="00897218"/>
    <w:rsid w:val="008A2055"/>
    <w:rsid w:val="008A76CC"/>
    <w:rsid w:val="008B1296"/>
    <w:rsid w:val="008B3586"/>
    <w:rsid w:val="008B3DF6"/>
    <w:rsid w:val="008B5AC3"/>
    <w:rsid w:val="008B6AC4"/>
    <w:rsid w:val="008C00FB"/>
    <w:rsid w:val="008C05CD"/>
    <w:rsid w:val="008C5CDA"/>
    <w:rsid w:val="008C6046"/>
    <w:rsid w:val="008D02EF"/>
    <w:rsid w:val="008D1024"/>
    <w:rsid w:val="008D1A81"/>
    <w:rsid w:val="008D1B6C"/>
    <w:rsid w:val="008D27C5"/>
    <w:rsid w:val="008D2902"/>
    <w:rsid w:val="008D3C5D"/>
    <w:rsid w:val="008D4C81"/>
    <w:rsid w:val="008D56D1"/>
    <w:rsid w:val="008D69F5"/>
    <w:rsid w:val="008D6DC8"/>
    <w:rsid w:val="008D6DF9"/>
    <w:rsid w:val="008E0A37"/>
    <w:rsid w:val="008E3059"/>
    <w:rsid w:val="008E4D7C"/>
    <w:rsid w:val="008E7D6C"/>
    <w:rsid w:val="008F12CC"/>
    <w:rsid w:val="008F34BF"/>
    <w:rsid w:val="008F4D0B"/>
    <w:rsid w:val="008F529A"/>
    <w:rsid w:val="008F5767"/>
    <w:rsid w:val="008F7116"/>
    <w:rsid w:val="00901CE3"/>
    <w:rsid w:val="00910ABF"/>
    <w:rsid w:val="0091371D"/>
    <w:rsid w:val="0091431B"/>
    <w:rsid w:val="00914F1E"/>
    <w:rsid w:val="009154B6"/>
    <w:rsid w:val="00915DBA"/>
    <w:rsid w:val="00916E35"/>
    <w:rsid w:val="00916E9A"/>
    <w:rsid w:val="00917565"/>
    <w:rsid w:val="009178F7"/>
    <w:rsid w:val="00920AB8"/>
    <w:rsid w:val="0092300F"/>
    <w:rsid w:val="00927ADB"/>
    <w:rsid w:val="0093065A"/>
    <w:rsid w:val="0093075F"/>
    <w:rsid w:val="00931F93"/>
    <w:rsid w:val="00932463"/>
    <w:rsid w:val="009337B7"/>
    <w:rsid w:val="00933C96"/>
    <w:rsid w:val="00933FF2"/>
    <w:rsid w:val="0093498B"/>
    <w:rsid w:val="0093507F"/>
    <w:rsid w:val="009368C8"/>
    <w:rsid w:val="00937220"/>
    <w:rsid w:val="00941B5C"/>
    <w:rsid w:val="00942EDB"/>
    <w:rsid w:val="00943427"/>
    <w:rsid w:val="009464BD"/>
    <w:rsid w:val="009505A0"/>
    <w:rsid w:val="009528A0"/>
    <w:rsid w:val="00954049"/>
    <w:rsid w:val="00960E1F"/>
    <w:rsid w:val="00962371"/>
    <w:rsid w:val="00964263"/>
    <w:rsid w:val="0096557F"/>
    <w:rsid w:val="00970B2D"/>
    <w:rsid w:val="00970B51"/>
    <w:rsid w:val="00973281"/>
    <w:rsid w:val="00975459"/>
    <w:rsid w:val="00975FF9"/>
    <w:rsid w:val="00977DF8"/>
    <w:rsid w:val="00980009"/>
    <w:rsid w:val="009808FB"/>
    <w:rsid w:val="0098189F"/>
    <w:rsid w:val="00981915"/>
    <w:rsid w:val="00983013"/>
    <w:rsid w:val="00983B3D"/>
    <w:rsid w:val="00987EDA"/>
    <w:rsid w:val="00991BD5"/>
    <w:rsid w:val="00993D21"/>
    <w:rsid w:val="009A02C0"/>
    <w:rsid w:val="009A07BE"/>
    <w:rsid w:val="009A27A9"/>
    <w:rsid w:val="009A5C42"/>
    <w:rsid w:val="009A6584"/>
    <w:rsid w:val="009B0DB7"/>
    <w:rsid w:val="009B137C"/>
    <w:rsid w:val="009B2DD5"/>
    <w:rsid w:val="009B40D0"/>
    <w:rsid w:val="009B64AC"/>
    <w:rsid w:val="009B6E1C"/>
    <w:rsid w:val="009C0CCF"/>
    <w:rsid w:val="009C6DBA"/>
    <w:rsid w:val="009D1433"/>
    <w:rsid w:val="009D2504"/>
    <w:rsid w:val="009D30F3"/>
    <w:rsid w:val="009D4D25"/>
    <w:rsid w:val="009D5249"/>
    <w:rsid w:val="009D7E84"/>
    <w:rsid w:val="009E119A"/>
    <w:rsid w:val="009E2507"/>
    <w:rsid w:val="009E28CD"/>
    <w:rsid w:val="009E39F9"/>
    <w:rsid w:val="009E3D46"/>
    <w:rsid w:val="009F325F"/>
    <w:rsid w:val="009F4E76"/>
    <w:rsid w:val="009F51E2"/>
    <w:rsid w:val="00A031E7"/>
    <w:rsid w:val="00A035FC"/>
    <w:rsid w:val="00A116F1"/>
    <w:rsid w:val="00A119C6"/>
    <w:rsid w:val="00A13555"/>
    <w:rsid w:val="00A14B0D"/>
    <w:rsid w:val="00A14F2B"/>
    <w:rsid w:val="00A15A7D"/>
    <w:rsid w:val="00A17369"/>
    <w:rsid w:val="00A17AE0"/>
    <w:rsid w:val="00A2737B"/>
    <w:rsid w:val="00A31825"/>
    <w:rsid w:val="00A32D65"/>
    <w:rsid w:val="00A34ED9"/>
    <w:rsid w:val="00A369EF"/>
    <w:rsid w:val="00A426E6"/>
    <w:rsid w:val="00A42C0F"/>
    <w:rsid w:val="00A42FBE"/>
    <w:rsid w:val="00A46F53"/>
    <w:rsid w:val="00A478F4"/>
    <w:rsid w:val="00A51F94"/>
    <w:rsid w:val="00A5273C"/>
    <w:rsid w:val="00A54360"/>
    <w:rsid w:val="00A55794"/>
    <w:rsid w:val="00A56815"/>
    <w:rsid w:val="00A57314"/>
    <w:rsid w:val="00A57EBC"/>
    <w:rsid w:val="00A61C94"/>
    <w:rsid w:val="00A62BAF"/>
    <w:rsid w:val="00A62CA8"/>
    <w:rsid w:val="00A64940"/>
    <w:rsid w:val="00A65774"/>
    <w:rsid w:val="00A66635"/>
    <w:rsid w:val="00A67437"/>
    <w:rsid w:val="00A70A74"/>
    <w:rsid w:val="00A75E69"/>
    <w:rsid w:val="00A77189"/>
    <w:rsid w:val="00A771FB"/>
    <w:rsid w:val="00A77B56"/>
    <w:rsid w:val="00A822C7"/>
    <w:rsid w:val="00A82D81"/>
    <w:rsid w:val="00A83FC8"/>
    <w:rsid w:val="00A8409E"/>
    <w:rsid w:val="00A84694"/>
    <w:rsid w:val="00A8624A"/>
    <w:rsid w:val="00A87E91"/>
    <w:rsid w:val="00A90000"/>
    <w:rsid w:val="00A908B9"/>
    <w:rsid w:val="00A918ED"/>
    <w:rsid w:val="00A9736C"/>
    <w:rsid w:val="00AA0E52"/>
    <w:rsid w:val="00AA2604"/>
    <w:rsid w:val="00AA34AE"/>
    <w:rsid w:val="00AA6CD3"/>
    <w:rsid w:val="00AA715F"/>
    <w:rsid w:val="00AB3AC1"/>
    <w:rsid w:val="00AB55C8"/>
    <w:rsid w:val="00AB616B"/>
    <w:rsid w:val="00AB670A"/>
    <w:rsid w:val="00AB6FEB"/>
    <w:rsid w:val="00AB7BE9"/>
    <w:rsid w:val="00AC0F3A"/>
    <w:rsid w:val="00AD15BB"/>
    <w:rsid w:val="00AD1DD2"/>
    <w:rsid w:val="00AD2F00"/>
    <w:rsid w:val="00AD570B"/>
    <w:rsid w:val="00AD617B"/>
    <w:rsid w:val="00AD7692"/>
    <w:rsid w:val="00AD7BFA"/>
    <w:rsid w:val="00AE0197"/>
    <w:rsid w:val="00AE2F0A"/>
    <w:rsid w:val="00AE469D"/>
    <w:rsid w:val="00AE4B8C"/>
    <w:rsid w:val="00AE5368"/>
    <w:rsid w:val="00AE5D97"/>
    <w:rsid w:val="00AE6CEC"/>
    <w:rsid w:val="00AE7BD6"/>
    <w:rsid w:val="00AF0CCA"/>
    <w:rsid w:val="00AF33FA"/>
    <w:rsid w:val="00AF3D6F"/>
    <w:rsid w:val="00AF3E58"/>
    <w:rsid w:val="00AF48D0"/>
    <w:rsid w:val="00AF514A"/>
    <w:rsid w:val="00AF5854"/>
    <w:rsid w:val="00AF7918"/>
    <w:rsid w:val="00B00A32"/>
    <w:rsid w:val="00B00B3C"/>
    <w:rsid w:val="00B018E1"/>
    <w:rsid w:val="00B02C4E"/>
    <w:rsid w:val="00B06649"/>
    <w:rsid w:val="00B07AC7"/>
    <w:rsid w:val="00B10223"/>
    <w:rsid w:val="00B1040D"/>
    <w:rsid w:val="00B12504"/>
    <w:rsid w:val="00B14362"/>
    <w:rsid w:val="00B15C95"/>
    <w:rsid w:val="00B21556"/>
    <w:rsid w:val="00B22639"/>
    <w:rsid w:val="00B23392"/>
    <w:rsid w:val="00B31AB9"/>
    <w:rsid w:val="00B31AFD"/>
    <w:rsid w:val="00B335E0"/>
    <w:rsid w:val="00B3400D"/>
    <w:rsid w:val="00B359E0"/>
    <w:rsid w:val="00B423BA"/>
    <w:rsid w:val="00B431BB"/>
    <w:rsid w:val="00B442C1"/>
    <w:rsid w:val="00B444B8"/>
    <w:rsid w:val="00B44664"/>
    <w:rsid w:val="00B4657A"/>
    <w:rsid w:val="00B51AF6"/>
    <w:rsid w:val="00B53606"/>
    <w:rsid w:val="00B5396E"/>
    <w:rsid w:val="00B55C26"/>
    <w:rsid w:val="00B57B3F"/>
    <w:rsid w:val="00B62B6A"/>
    <w:rsid w:val="00B635F2"/>
    <w:rsid w:val="00B638D3"/>
    <w:rsid w:val="00B64E47"/>
    <w:rsid w:val="00B66622"/>
    <w:rsid w:val="00B74B1C"/>
    <w:rsid w:val="00B766F6"/>
    <w:rsid w:val="00B772F7"/>
    <w:rsid w:val="00B81A31"/>
    <w:rsid w:val="00B857B3"/>
    <w:rsid w:val="00B86685"/>
    <w:rsid w:val="00B90446"/>
    <w:rsid w:val="00B90D65"/>
    <w:rsid w:val="00B913E0"/>
    <w:rsid w:val="00B9171A"/>
    <w:rsid w:val="00B922B0"/>
    <w:rsid w:val="00B94497"/>
    <w:rsid w:val="00B9512F"/>
    <w:rsid w:val="00B9622E"/>
    <w:rsid w:val="00BA1B06"/>
    <w:rsid w:val="00BA4607"/>
    <w:rsid w:val="00BA66FC"/>
    <w:rsid w:val="00BA7EA2"/>
    <w:rsid w:val="00BB03E3"/>
    <w:rsid w:val="00BB1F08"/>
    <w:rsid w:val="00BB2F32"/>
    <w:rsid w:val="00BB3774"/>
    <w:rsid w:val="00BB37E2"/>
    <w:rsid w:val="00BB6CF1"/>
    <w:rsid w:val="00BB6DAF"/>
    <w:rsid w:val="00BC3320"/>
    <w:rsid w:val="00BC4BAB"/>
    <w:rsid w:val="00BC4D9C"/>
    <w:rsid w:val="00BC54D5"/>
    <w:rsid w:val="00BC5C99"/>
    <w:rsid w:val="00BC6CB1"/>
    <w:rsid w:val="00BD02F6"/>
    <w:rsid w:val="00BD1785"/>
    <w:rsid w:val="00BD281F"/>
    <w:rsid w:val="00BD68BF"/>
    <w:rsid w:val="00BE089A"/>
    <w:rsid w:val="00BE0D08"/>
    <w:rsid w:val="00BE156A"/>
    <w:rsid w:val="00BE4D8F"/>
    <w:rsid w:val="00BE681C"/>
    <w:rsid w:val="00BF200B"/>
    <w:rsid w:val="00BF3266"/>
    <w:rsid w:val="00BF7CF6"/>
    <w:rsid w:val="00C027BE"/>
    <w:rsid w:val="00C10ACC"/>
    <w:rsid w:val="00C10AE0"/>
    <w:rsid w:val="00C10F7D"/>
    <w:rsid w:val="00C11416"/>
    <w:rsid w:val="00C12A0F"/>
    <w:rsid w:val="00C1317A"/>
    <w:rsid w:val="00C134EF"/>
    <w:rsid w:val="00C1364F"/>
    <w:rsid w:val="00C13E34"/>
    <w:rsid w:val="00C1681D"/>
    <w:rsid w:val="00C17662"/>
    <w:rsid w:val="00C21BF6"/>
    <w:rsid w:val="00C23149"/>
    <w:rsid w:val="00C250B9"/>
    <w:rsid w:val="00C279FE"/>
    <w:rsid w:val="00C27EA2"/>
    <w:rsid w:val="00C307C9"/>
    <w:rsid w:val="00C3162A"/>
    <w:rsid w:val="00C31AF3"/>
    <w:rsid w:val="00C3474C"/>
    <w:rsid w:val="00C37348"/>
    <w:rsid w:val="00C43458"/>
    <w:rsid w:val="00C43470"/>
    <w:rsid w:val="00C44512"/>
    <w:rsid w:val="00C46246"/>
    <w:rsid w:val="00C477AD"/>
    <w:rsid w:val="00C51841"/>
    <w:rsid w:val="00C546B7"/>
    <w:rsid w:val="00C55546"/>
    <w:rsid w:val="00C5574A"/>
    <w:rsid w:val="00C61A95"/>
    <w:rsid w:val="00C6322E"/>
    <w:rsid w:val="00C63583"/>
    <w:rsid w:val="00C639D5"/>
    <w:rsid w:val="00C670A7"/>
    <w:rsid w:val="00C67F24"/>
    <w:rsid w:val="00C730D2"/>
    <w:rsid w:val="00C731D8"/>
    <w:rsid w:val="00C738C3"/>
    <w:rsid w:val="00C87473"/>
    <w:rsid w:val="00C90AAC"/>
    <w:rsid w:val="00C90E44"/>
    <w:rsid w:val="00C9168F"/>
    <w:rsid w:val="00C91CFC"/>
    <w:rsid w:val="00C96D01"/>
    <w:rsid w:val="00C9782D"/>
    <w:rsid w:val="00C97A97"/>
    <w:rsid w:val="00CA2E81"/>
    <w:rsid w:val="00CA46AC"/>
    <w:rsid w:val="00CB0C7C"/>
    <w:rsid w:val="00CB1DF0"/>
    <w:rsid w:val="00CB28F9"/>
    <w:rsid w:val="00CB3241"/>
    <w:rsid w:val="00CB3723"/>
    <w:rsid w:val="00CB4B2B"/>
    <w:rsid w:val="00CC36C3"/>
    <w:rsid w:val="00CC5651"/>
    <w:rsid w:val="00CC6E98"/>
    <w:rsid w:val="00CC7AE6"/>
    <w:rsid w:val="00CD03A7"/>
    <w:rsid w:val="00CD178C"/>
    <w:rsid w:val="00CD25DD"/>
    <w:rsid w:val="00CD295A"/>
    <w:rsid w:val="00CD45E0"/>
    <w:rsid w:val="00CD4A06"/>
    <w:rsid w:val="00CD503A"/>
    <w:rsid w:val="00CD5A8A"/>
    <w:rsid w:val="00CD669F"/>
    <w:rsid w:val="00CE3D91"/>
    <w:rsid w:val="00CE4362"/>
    <w:rsid w:val="00CE45FF"/>
    <w:rsid w:val="00CE50C0"/>
    <w:rsid w:val="00CE5282"/>
    <w:rsid w:val="00CE5ABA"/>
    <w:rsid w:val="00CE6598"/>
    <w:rsid w:val="00CE73D8"/>
    <w:rsid w:val="00CE7653"/>
    <w:rsid w:val="00CF3FBF"/>
    <w:rsid w:val="00CF5368"/>
    <w:rsid w:val="00CF574B"/>
    <w:rsid w:val="00CF58E1"/>
    <w:rsid w:val="00CF795E"/>
    <w:rsid w:val="00CF7A9E"/>
    <w:rsid w:val="00D005A3"/>
    <w:rsid w:val="00D005F7"/>
    <w:rsid w:val="00D01039"/>
    <w:rsid w:val="00D01691"/>
    <w:rsid w:val="00D07239"/>
    <w:rsid w:val="00D07568"/>
    <w:rsid w:val="00D1259B"/>
    <w:rsid w:val="00D17059"/>
    <w:rsid w:val="00D21721"/>
    <w:rsid w:val="00D23348"/>
    <w:rsid w:val="00D259F3"/>
    <w:rsid w:val="00D26D39"/>
    <w:rsid w:val="00D27779"/>
    <w:rsid w:val="00D27F07"/>
    <w:rsid w:val="00D305B2"/>
    <w:rsid w:val="00D3188D"/>
    <w:rsid w:val="00D32FF8"/>
    <w:rsid w:val="00D3407A"/>
    <w:rsid w:val="00D34A77"/>
    <w:rsid w:val="00D354C4"/>
    <w:rsid w:val="00D364A7"/>
    <w:rsid w:val="00D36801"/>
    <w:rsid w:val="00D36975"/>
    <w:rsid w:val="00D40261"/>
    <w:rsid w:val="00D40AA4"/>
    <w:rsid w:val="00D40CD3"/>
    <w:rsid w:val="00D52D1C"/>
    <w:rsid w:val="00D545C8"/>
    <w:rsid w:val="00D560F5"/>
    <w:rsid w:val="00D6101E"/>
    <w:rsid w:val="00D62C3B"/>
    <w:rsid w:val="00D63726"/>
    <w:rsid w:val="00D64A93"/>
    <w:rsid w:val="00D65A9E"/>
    <w:rsid w:val="00D65AE4"/>
    <w:rsid w:val="00D70EED"/>
    <w:rsid w:val="00D724A8"/>
    <w:rsid w:val="00D7407D"/>
    <w:rsid w:val="00D74CD6"/>
    <w:rsid w:val="00D750FF"/>
    <w:rsid w:val="00D77819"/>
    <w:rsid w:val="00D80E58"/>
    <w:rsid w:val="00D81992"/>
    <w:rsid w:val="00D84745"/>
    <w:rsid w:val="00D866E5"/>
    <w:rsid w:val="00D906FD"/>
    <w:rsid w:val="00D91C46"/>
    <w:rsid w:val="00D922A7"/>
    <w:rsid w:val="00D92AE5"/>
    <w:rsid w:val="00D94F06"/>
    <w:rsid w:val="00D9545D"/>
    <w:rsid w:val="00D96859"/>
    <w:rsid w:val="00D972A8"/>
    <w:rsid w:val="00D97EE9"/>
    <w:rsid w:val="00DA0D6A"/>
    <w:rsid w:val="00DA371E"/>
    <w:rsid w:val="00DA4A6E"/>
    <w:rsid w:val="00DA5C04"/>
    <w:rsid w:val="00DA696D"/>
    <w:rsid w:val="00DA7B59"/>
    <w:rsid w:val="00DA7BAA"/>
    <w:rsid w:val="00DA7DDD"/>
    <w:rsid w:val="00DB080C"/>
    <w:rsid w:val="00DB0F6B"/>
    <w:rsid w:val="00DB176B"/>
    <w:rsid w:val="00DB3C33"/>
    <w:rsid w:val="00DB3C8D"/>
    <w:rsid w:val="00DB6DA7"/>
    <w:rsid w:val="00DB7013"/>
    <w:rsid w:val="00DB78DF"/>
    <w:rsid w:val="00DB7CDA"/>
    <w:rsid w:val="00DC0D52"/>
    <w:rsid w:val="00DC2A92"/>
    <w:rsid w:val="00DC3249"/>
    <w:rsid w:val="00DC4566"/>
    <w:rsid w:val="00DC6641"/>
    <w:rsid w:val="00DC6868"/>
    <w:rsid w:val="00DD1DF9"/>
    <w:rsid w:val="00DD2A7E"/>
    <w:rsid w:val="00DD42FD"/>
    <w:rsid w:val="00DD4BB0"/>
    <w:rsid w:val="00DD5F56"/>
    <w:rsid w:val="00DE1EB0"/>
    <w:rsid w:val="00DE4749"/>
    <w:rsid w:val="00DE5AFA"/>
    <w:rsid w:val="00DE5F80"/>
    <w:rsid w:val="00DE62FF"/>
    <w:rsid w:val="00DE6F92"/>
    <w:rsid w:val="00DE733D"/>
    <w:rsid w:val="00DE7B22"/>
    <w:rsid w:val="00DF14F4"/>
    <w:rsid w:val="00DF1504"/>
    <w:rsid w:val="00DF332D"/>
    <w:rsid w:val="00E00BE2"/>
    <w:rsid w:val="00E10A71"/>
    <w:rsid w:val="00E10E06"/>
    <w:rsid w:val="00E10E77"/>
    <w:rsid w:val="00E13AC5"/>
    <w:rsid w:val="00E15276"/>
    <w:rsid w:val="00E16C92"/>
    <w:rsid w:val="00E178F0"/>
    <w:rsid w:val="00E1790B"/>
    <w:rsid w:val="00E20DE2"/>
    <w:rsid w:val="00E22C0A"/>
    <w:rsid w:val="00E230E5"/>
    <w:rsid w:val="00E250ED"/>
    <w:rsid w:val="00E251CF"/>
    <w:rsid w:val="00E2540A"/>
    <w:rsid w:val="00E3032F"/>
    <w:rsid w:val="00E31844"/>
    <w:rsid w:val="00E32A01"/>
    <w:rsid w:val="00E32A63"/>
    <w:rsid w:val="00E37FCF"/>
    <w:rsid w:val="00E422FD"/>
    <w:rsid w:val="00E45182"/>
    <w:rsid w:val="00E46C06"/>
    <w:rsid w:val="00E470C7"/>
    <w:rsid w:val="00E47F5E"/>
    <w:rsid w:val="00E52EC7"/>
    <w:rsid w:val="00E534BB"/>
    <w:rsid w:val="00E53ECC"/>
    <w:rsid w:val="00E5505A"/>
    <w:rsid w:val="00E61891"/>
    <w:rsid w:val="00E6364F"/>
    <w:rsid w:val="00E65D87"/>
    <w:rsid w:val="00E66ED9"/>
    <w:rsid w:val="00E76881"/>
    <w:rsid w:val="00E768FA"/>
    <w:rsid w:val="00E80C7B"/>
    <w:rsid w:val="00E84B8F"/>
    <w:rsid w:val="00E8782E"/>
    <w:rsid w:val="00E879E3"/>
    <w:rsid w:val="00E87B47"/>
    <w:rsid w:val="00E92B61"/>
    <w:rsid w:val="00E9760E"/>
    <w:rsid w:val="00E97676"/>
    <w:rsid w:val="00E97B27"/>
    <w:rsid w:val="00EA15C2"/>
    <w:rsid w:val="00EA1618"/>
    <w:rsid w:val="00EA359A"/>
    <w:rsid w:val="00EA6EB2"/>
    <w:rsid w:val="00EA7A90"/>
    <w:rsid w:val="00EB2AD7"/>
    <w:rsid w:val="00EB587A"/>
    <w:rsid w:val="00EB5BAC"/>
    <w:rsid w:val="00EC1436"/>
    <w:rsid w:val="00EC3025"/>
    <w:rsid w:val="00ED3645"/>
    <w:rsid w:val="00ED4E71"/>
    <w:rsid w:val="00ED5C8A"/>
    <w:rsid w:val="00ED5FB8"/>
    <w:rsid w:val="00ED68F8"/>
    <w:rsid w:val="00ED7901"/>
    <w:rsid w:val="00EE57DF"/>
    <w:rsid w:val="00EE612D"/>
    <w:rsid w:val="00EE7346"/>
    <w:rsid w:val="00EE7E06"/>
    <w:rsid w:val="00EF06E7"/>
    <w:rsid w:val="00EF2EDC"/>
    <w:rsid w:val="00EF7287"/>
    <w:rsid w:val="00F02D6E"/>
    <w:rsid w:val="00F05AFA"/>
    <w:rsid w:val="00F10C44"/>
    <w:rsid w:val="00F111A4"/>
    <w:rsid w:val="00F13D18"/>
    <w:rsid w:val="00F15778"/>
    <w:rsid w:val="00F15E9B"/>
    <w:rsid w:val="00F16C33"/>
    <w:rsid w:val="00F20CA6"/>
    <w:rsid w:val="00F21867"/>
    <w:rsid w:val="00F30D92"/>
    <w:rsid w:val="00F31318"/>
    <w:rsid w:val="00F32C65"/>
    <w:rsid w:val="00F34BB2"/>
    <w:rsid w:val="00F36A97"/>
    <w:rsid w:val="00F377EB"/>
    <w:rsid w:val="00F400B0"/>
    <w:rsid w:val="00F41B86"/>
    <w:rsid w:val="00F42493"/>
    <w:rsid w:val="00F42AB7"/>
    <w:rsid w:val="00F447FA"/>
    <w:rsid w:val="00F4510E"/>
    <w:rsid w:val="00F50451"/>
    <w:rsid w:val="00F51895"/>
    <w:rsid w:val="00F52F95"/>
    <w:rsid w:val="00F55A05"/>
    <w:rsid w:val="00F569E3"/>
    <w:rsid w:val="00F56CCF"/>
    <w:rsid w:val="00F6036C"/>
    <w:rsid w:val="00F63CE7"/>
    <w:rsid w:val="00F65587"/>
    <w:rsid w:val="00F66929"/>
    <w:rsid w:val="00F67844"/>
    <w:rsid w:val="00F67C8F"/>
    <w:rsid w:val="00F72824"/>
    <w:rsid w:val="00F74290"/>
    <w:rsid w:val="00F752A4"/>
    <w:rsid w:val="00F75E6A"/>
    <w:rsid w:val="00F81405"/>
    <w:rsid w:val="00F8164E"/>
    <w:rsid w:val="00F81E79"/>
    <w:rsid w:val="00F854AF"/>
    <w:rsid w:val="00F90635"/>
    <w:rsid w:val="00F96B48"/>
    <w:rsid w:val="00FA0584"/>
    <w:rsid w:val="00FA32CF"/>
    <w:rsid w:val="00FA5480"/>
    <w:rsid w:val="00FA56C2"/>
    <w:rsid w:val="00FA5973"/>
    <w:rsid w:val="00FA59B5"/>
    <w:rsid w:val="00FA67FD"/>
    <w:rsid w:val="00FA7C4A"/>
    <w:rsid w:val="00FB0756"/>
    <w:rsid w:val="00FB34AD"/>
    <w:rsid w:val="00FB55EB"/>
    <w:rsid w:val="00FB5AE1"/>
    <w:rsid w:val="00FB7BC6"/>
    <w:rsid w:val="00FC00F4"/>
    <w:rsid w:val="00FC1795"/>
    <w:rsid w:val="00FC1CAF"/>
    <w:rsid w:val="00FC3C74"/>
    <w:rsid w:val="00FC3D9C"/>
    <w:rsid w:val="00FC47E6"/>
    <w:rsid w:val="00FC64C2"/>
    <w:rsid w:val="00FD125B"/>
    <w:rsid w:val="00FD3413"/>
    <w:rsid w:val="00FD55E4"/>
    <w:rsid w:val="00FE11B0"/>
    <w:rsid w:val="00FE3550"/>
    <w:rsid w:val="00FE3DCD"/>
    <w:rsid w:val="00FE5CBD"/>
    <w:rsid w:val="00FE7889"/>
    <w:rsid w:val="00FE7E1B"/>
    <w:rsid w:val="00FF03A4"/>
    <w:rsid w:val="00FF042D"/>
    <w:rsid w:val="00FF0C29"/>
    <w:rsid w:val="00FF1B48"/>
    <w:rsid w:val="00FF3179"/>
    <w:rsid w:val="00FF4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31B"/>
    <w:rPr>
      <w:rFonts w:ascii="Arial" w:hAnsi="Arial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1431B"/>
    <w:pPr>
      <w:keepNext/>
      <w:jc w:val="center"/>
      <w:outlineLvl w:val="0"/>
    </w:pPr>
    <w:rPr>
      <w:rFonts w:ascii="Times New Roman" w:hAnsi="Times New Roman"/>
      <w:b/>
      <w:sz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A21CF"/>
    <w:rPr>
      <w:rFonts w:ascii="Cambria" w:hAnsi="Cambria" w:cs="Times New Roman"/>
      <w:b/>
      <w:bCs/>
      <w:kern w:val="32"/>
      <w:sz w:val="32"/>
      <w:szCs w:val="32"/>
    </w:rPr>
  </w:style>
  <w:style w:type="character" w:styleId="Hyperlink">
    <w:name w:val="Hyperlink"/>
    <w:basedOn w:val="DefaultParagraphFont"/>
    <w:uiPriority w:val="99"/>
    <w:rsid w:val="0091431B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91431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itle">
    <w:name w:val="title"/>
    <w:basedOn w:val="Normal"/>
    <w:uiPriority w:val="99"/>
    <w:rsid w:val="00407938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Footer">
    <w:name w:val="footer"/>
    <w:basedOn w:val="Normal"/>
    <w:link w:val="FooterChar"/>
    <w:uiPriority w:val="99"/>
    <w:rsid w:val="002A7C3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A21CF"/>
    <w:rPr>
      <w:rFonts w:ascii="Arial" w:hAnsi="Arial"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2A7C34"/>
    <w:rPr>
      <w:rFonts w:cs="Times New Roman"/>
    </w:rPr>
  </w:style>
  <w:style w:type="paragraph" w:styleId="Header">
    <w:name w:val="header"/>
    <w:basedOn w:val="Normal"/>
    <w:link w:val="HeaderChar"/>
    <w:uiPriority w:val="99"/>
    <w:rsid w:val="002A7C3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A21CF"/>
    <w:rPr>
      <w:rFonts w:ascii="Arial" w:hAnsi="Arial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54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4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4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4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4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43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43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43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43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43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43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43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43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43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14</Pages>
  <Words>3069</Words>
  <Characters>17494</Characters>
  <Application>Microsoft Office Outlook</Application>
  <DocSecurity>0</DocSecurity>
  <Lines>0</Lines>
  <Paragraphs>0</Paragraphs>
  <ScaleCrop>false</ScaleCrop>
  <Manager>Сергей Александрович Кучин</Manager>
  <Company>Администрация Дивеевского муниципального округа Нижегородской области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план-график закупок товаров, работ, услуг для обеспечения нужд администрации Дивеевского муниципального округа Нижегородской области на 2021 финансовый год и на плановый период 2022 и 2023 годов</dc:title>
  <dc:subject>Распоряжение</dc:subject>
  <dc:creator>Николай Владимирович Москалёв</dc:creator>
  <cp:keywords/>
  <dc:description/>
  <cp:lastModifiedBy>Admin</cp:lastModifiedBy>
  <cp:revision>6</cp:revision>
  <cp:lastPrinted>2021-12-08T10:29:00Z</cp:lastPrinted>
  <dcterms:created xsi:type="dcterms:W3CDTF">2021-12-08T10:27:00Z</dcterms:created>
  <dcterms:modified xsi:type="dcterms:W3CDTF">2021-12-08T10:33:00Z</dcterms:modified>
</cp:coreProperties>
</file>