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96" w:rsidRDefault="006A7196" w:rsidP="00FD1513">
      <w:pPr>
        <w:jc w:val="center"/>
      </w:pPr>
    </w:p>
    <w:p w:rsidR="006A7196" w:rsidRDefault="006A7196" w:rsidP="00FD1513">
      <w:pPr>
        <w:jc w:val="center"/>
      </w:pPr>
    </w:p>
    <w:p w:rsidR="006A7196" w:rsidRDefault="006A7196" w:rsidP="00FD1513">
      <w:pPr>
        <w:jc w:val="center"/>
      </w:pPr>
    </w:p>
    <w:p w:rsidR="006A7196" w:rsidRPr="00EE324A" w:rsidRDefault="006A7196" w:rsidP="00FD1513">
      <w:pPr>
        <w:jc w:val="center"/>
        <w:rPr>
          <w:lang w:val="en-US"/>
        </w:rPr>
      </w:pPr>
    </w:p>
    <w:p w:rsidR="006A7196" w:rsidRPr="00756AFA" w:rsidRDefault="006A7196" w:rsidP="00FD1513">
      <w:pPr>
        <w:jc w:val="center"/>
        <w:rPr>
          <w:sz w:val="16"/>
          <w:szCs w:val="16"/>
        </w:rPr>
      </w:pPr>
    </w:p>
    <w:p w:rsidR="006A7196" w:rsidRPr="00B94995" w:rsidRDefault="006A7196" w:rsidP="00653FCC">
      <w:pPr>
        <w:pStyle w:val="Heading1"/>
      </w:pPr>
      <w:r w:rsidRPr="00653FCC">
        <w:t>Администрация Д</w:t>
      </w:r>
      <w:r>
        <w:t>ивеевского муниципального округа</w:t>
      </w:r>
    </w:p>
    <w:p w:rsidR="006A7196" w:rsidRPr="00653FCC" w:rsidRDefault="006A7196" w:rsidP="00653FCC">
      <w:pPr>
        <w:jc w:val="center"/>
        <w:rPr>
          <w:rFonts w:ascii="Times New Roman" w:hAnsi="Times New Roman"/>
          <w:b/>
          <w:sz w:val="32"/>
        </w:rPr>
      </w:pPr>
      <w:r w:rsidRPr="00653FCC">
        <w:rPr>
          <w:rFonts w:ascii="Times New Roman" w:hAnsi="Times New Roman"/>
          <w:b/>
          <w:sz w:val="32"/>
        </w:rPr>
        <w:t>Нижегородской области</w:t>
      </w:r>
    </w:p>
    <w:p w:rsidR="006A7196" w:rsidRPr="00653FCC" w:rsidRDefault="006A7196" w:rsidP="00653FCC">
      <w:pPr>
        <w:jc w:val="center"/>
        <w:rPr>
          <w:rFonts w:ascii="Times New Roman" w:hAnsi="Times New Roman"/>
          <w:b/>
          <w:sz w:val="32"/>
        </w:rPr>
      </w:pPr>
    </w:p>
    <w:p w:rsidR="006A7196" w:rsidRPr="00653FCC" w:rsidRDefault="006A7196" w:rsidP="00653FCC">
      <w:pPr>
        <w:pStyle w:val="Heading2"/>
      </w:pPr>
      <w:r w:rsidRPr="00653FCC">
        <w:t>РАСПОРЯЖЕНИЕ</w:t>
      </w:r>
    </w:p>
    <w:tbl>
      <w:tblPr>
        <w:tblW w:w="5000" w:type="pct"/>
        <w:tblLayout w:type="fixed"/>
        <w:tblLook w:val="01E0"/>
      </w:tblPr>
      <w:tblGrid>
        <w:gridCol w:w="3474"/>
        <w:gridCol w:w="2395"/>
        <w:gridCol w:w="1151"/>
        <w:gridCol w:w="709"/>
        <w:gridCol w:w="1559"/>
        <w:gridCol w:w="566"/>
      </w:tblGrid>
      <w:tr w:rsidR="006A7196" w:rsidRPr="00183DB6" w:rsidTr="003F7D3B">
        <w:trPr>
          <w:trHeight w:val="377"/>
        </w:trPr>
        <w:tc>
          <w:tcPr>
            <w:tcW w:w="1763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6A7196" w:rsidRPr="00183DB6" w:rsidRDefault="006A7196" w:rsidP="00183DB6">
            <w:pPr>
              <w:tabs>
                <w:tab w:val="right" w:pos="846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11 февраля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hAnsi="Times New Roman"/>
                  <w:b/>
                  <w:sz w:val="32"/>
                  <w:szCs w:val="32"/>
                </w:rPr>
                <w:t>2022 г</w:t>
              </w:r>
            </w:smartTag>
            <w:r>
              <w:rPr>
                <w:rFonts w:ascii="Times New Roman" w:hAnsi="Times New Roman"/>
                <w:b/>
                <w:sz w:val="32"/>
                <w:szCs w:val="32"/>
              </w:rPr>
              <w:t>.</w:t>
            </w:r>
          </w:p>
        </w:tc>
        <w:tc>
          <w:tcPr>
            <w:tcW w:w="1215" w:type="pct"/>
            <w:vAlign w:val="bottom"/>
          </w:tcPr>
          <w:p w:rsidR="006A7196" w:rsidRPr="00183DB6" w:rsidRDefault="006A7196" w:rsidP="00183DB6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6A7196" w:rsidRPr="00183DB6" w:rsidRDefault="006A7196" w:rsidP="00183DB6">
            <w:pPr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6A7196" w:rsidRPr="00183DB6" w:rsidRDefault="006A7196" w:rsidP="00183DB6">
            <w:pPr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  <w:r w:rsidRPr="00183DB6">
              <w:rPr>
                <w:rFonts w:ascii="Times New Roman" w:hAnsi="Times New Roman"/>
                <w:b/>
                <w:sz w:val="32"/>
                <w:szCs w:val="32"/>
              </w:rPr>
              <w:t>№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993300"/>
              <w:right w:val="nil"/>
            </w:tcBorders>
            <w:vAlign w:val="bottom"/>
          </w:tcPr>
          <w:p w:rsidR="006A7196" w:rsidRPr="00183DB6" w:rsidRDefault="006A7196" w:rsidP="00183DB6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38-р</w:t>
            </w:r>
          </w:p>
        </w:tc>
        <w:tc>
          <w:tcPr>
            <w:tcW w:w="287" w:type="pct"/>
            <w:tcBorders>
              <w:top w:val="nil"/>
              <w:left w:val="nil"/>
              <w:right w:val="nil"/>
            </w:tcBorders>
            <w:vAlign w:val="bottom"/>
          </w:tcPr>
          <w:p w:rsidR="006A7196" w:rsidRPr="00183DB6" w:rsidRDefault="006A7196" w:rsidP="00183DB6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6A7196" w:rsidRPr="00183DB6" w:rsidTr="003F7D3B">
        <w:trPr>
          <w:trHeight w:hRule="exact" w:val="227"/>
        </w:trPr>
        <w:tc>
          <w:tcPr>
            <w:tcW w:w="1763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6A7196" w:rsidRPr="00183DB6" w:rsidRDefault="006A7196" w:rsidP="00183DB6">
            <w:pPr>
              <w:tabs>
                <w:tab w:val="right" w:pos="846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5" w:type="pct"/>
            <w:vAlign w:val="center"/>
          </w:tcPr>
          <w:p w:rsidR="006A7196" w:rsidRPr="00183DB6" w:rsidRDefault="006A7196" w:rsidP="00183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993300"/>
              <w:left w:val="nil"/>
              <w:bottom w:val="nil"/>
              <w:right w:val="nil"/>
            </w:tcBorders>
            <w:vAlign w:val="center"/>
          </w:tcPr>
          <w:p w:rsidR="006A7196" w:rsidRPr="00183DB6" w:rsidRDefault="006A7196" w:rsidP="00183DB6">
            <w:pPr>
              <w:tabs>
                <w:tab w:val="left" w:pos="182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437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7196" w:rsidRPr="00183DB6" w:rsidRDefault="006A7196" w:rsidP="00183DB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A7196" w:rsidRDefault="006A7196" w:rsidP="00183DB6">
      <w:pPr>
        <w:ind w:right="5103"/>
        <w:jc w:val="both"/>
        <w:rPr>
          <w:rFonts w:ascii="Times New Roman" w:hAnsi="Times New Roman"/>
          <w:sz w:val="28"/>
          <w:szCs w:val="28"/>
        </w:rPr>
      </w:pPr>
      <w:r w:rsidRPr="00782D51">
        <w:rPr>
          <w:rFonts w:ascii="Times New Roman" w:hAnsi="Times New Roman"/>
          <w:sz w:val="28"/>
          <w:szCs w:val="28"/>
        </w:rPr>
        <w:t>О развитии безвозмездного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2D51">
        <w:rPr>
          <w:rFonts w:ascii="Times New Roman" w:hAnsi="Times New Roman"/>
          <w:sz w:val="28"/>
          <w:szCs w:val="28"/>
        </w:rPr>
        <w:t>донорства в Дивеевском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2D51">
        <w:rPr>
          <w:rFonts w:ascii="Times New Roman" w:hAnsi="Times New Roman"/>
          <w:sz w:val="28"/>
          <w:szCs w:val="28"/>
        </w:rPr>
        <w:t>муниципальном округе</w:t>
      </w:r>
      <w:r>
        <w:rPr>
          <w:rFonts w:ascii="Times New Roman" w:hAnsi="Times New Roman"/>
          <w:sz w:val="28"/>
          <w:szCs w:val="28"/>
        </w:rPr>
        <w:t xml:space="preserve"> Нижегородской области в 202</w:t>
      </w:r>
      <w:r w:rsidRPr="00F300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2D51">
        <w:rPr>
          <w:rFonts w:ascii="Times New Roman" w:hAnsi="Times New Roman"/>
          <w:sz w:val="28"/>
          <w:szCs w:val="28"/>
        </w:rPr>
        <w:t>году</w:t>
      </w:r>
    </w:p>
    <w:p w:rsidR="006A7196" w:rsidRPr="00782D51" w:rsidRDefault="006A7196" w:rsidP="00782D51">
      <w:pPr>
        <w:rPr>
          <w:rFonts w:ascii="Times New Roman" w:hAnsi="Times New Roman"/>
          <w:sz w:val="28"/>
          <w:szCs w:val="28"/>
        </w:rPr>
      </w:pP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6 октября </w:t>
      </w:r>
      <w:smartTag w:uri="urn:schemas-microsoft-com:office:smarttags" w:element="metricconverter">
        <w:smartTagPr>
          <w:attr w:name="ProductID" w:val="2021 г"/>
        </w:smartTagPr>
        <w:r w:rsidRPr="00562B1A">
          <w:rPr>
            <w:rFonts w:ascii="Times New Roman" w:hAnsi="Times New Roman"/>
            <w:sz w:val="28"/>
            <w:szCs w:val="28"/>
          </w:rPr>
          <w:t>2003 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r w:rsidRPr="00562B1A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62B1A">
        <w:rPr>
          <w:rFonts w:ascii="Times New Roman" w:hAnsi="Times New Roman"/>
          <w:sz w:val="28"/>
          <w:szCs w:val="28"/>
        </w:rPr>
        <w:t xml:space="preserve">от 21 ноября </w:t>
      </w:r>
      <w:smartTag w:uri="urn:schemas-microsoft-com:office:smarttags" w:element="metricconverter">
        <w:smartTagPr>
          <w:attr w:name="ProductID" w:val="2021 г"/>
        </w:smartTagPr>
        <w:r w:rsidRPr="00562B1A"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562B1A">
        <w:rPr>
          <w:rFonts w:ascii="Times New Roman" w:hAnsi="Times New Roman"/>
          <w:sz w:val="28"/>
          <w:szCs w:val="28"/>
        </w:rPr>
        <w:t xml:space="preserve"> № 323-ФЗ «Об основах здоровья граждан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 xml:space="preserve">от 20 июля </w:t>
      </w:r>
      <w:smartTag w:uri="urn:schemas-microsoft-com:office:smarttags" w:element="metricconverter">
        <w:smartTagPr>
          <w:attr w:name="ProductID" w:val="2021 г"/>
        </w:smartTagPr>
        <w:r w:rsidRPr="00562B1A"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562B1A">
        <w:rPr>
          <w:rFonts w:ascii="Times New Roman" w:hAnsi="Times New Roman"/>
          <w:sz w:val="28"/>
          <w:szCs w:val="28"/>
        </w:rPr>
        <w:t xml:space="preserve"> № 125-ФЗ «О д</w:t>
      </w:r>
      <w:r>
        <w:rPr>
          <w:rFonts w:ascii="Times New Roman" w:hAnsi="Times New Roman"/>
          <w:sz w:val="28"/>
          <w:szCs w:val="28"/>
        </w:rPr>
        <w:t>онорстве крови и её компанентов»</w:t>
      </w:r>
      <w:r w:rsidRPr="00562B1A">
        <w:rPr>
          <w:rFonts w:ascii="Times New Roman" w:hAnsi="Times New Roman"/>
          <w:sz w:val="28"/>
          <w:szCs w:val="28"/>
        </w:rPr>
        <w:t>, в целях пропаганды донорства крови и привлечения потенциальных доноров: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Принять к сведению контрольные показатели по комплектованию безвозмездных доноров в</w:t>
      </w:r>
      <w:r>
        <w:rPr>
          <w:rFonts w:ascii="Times New Roman" w:hAnsi="Times New Roman"/>
          <w:sz w:val="28"/>
          <w:szCs w:val="28"/>
        </w:rPr>
        <w:t xml:space="preserve"> Дивеевском муниципальном </w:t>
      </w:r>
      <w:r w:rsidRPr="00B94995">
        <w:rPr>
          <w:rFonts w:ascii="Times New Roman" w:hAnsi="Times New Roman"/>
          <w:sz w:val="28"/>
          <w:szCs w:val="28"/>
        </w:rPr>
        <w:t>округе</w:t>
      </w:r>
      <w:r w:rsidRPr="00EA4770">
        <w:rPr>
          <w:rFonts w:ascii="Times New Roman" w:hAnsi="Times New Roman"/>
          <w:sz w:val="28"/>
          <w:szCs w:val="28"/>
        </w:rPr>
        <w:t xml:space="preserve"> Нижегородской области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Pr="00A3227A">
        <w:rPr>
          <w:rFonts w:ascii="Times New Roman" w:hAnsi="Times New Roman"/>
          <w:sz w:val="28"/>
          <w:szCs w:val="28"/>
        </w:rPr>
        <w:t>2</w:t>
      </w:r>
      <w:r w:rsidRPr="00562B1A">
        <w:rPr>
          <w:rFonts w:ascii="Times New Roman" w:hAnsi="Times New Roman"/>
          <w:sz w:val="28"/>
          <w:szCs w:val="28"/>
        </w:rPr>
        <w:t>год в ко</w:t>
      </w:r>
      <w:r>
        <w:rPr>
          <w:rFonts w:ascii="Times New Roman" w:hAnsi="Times New Roman"/>
          <w:sz w:val="28"/>
          <w:szCs w:val="28"/>
        </w:rPr>
        <w:t>личестве доноров (кроводач) – 1</w:t>
      </w:r>
      <w:r w:rsidRPr="00A3227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562B1A">
        <w:rPr>
          <w:rFonts w:ascii="Times New Roman" w:hAnsi="Times New Roman"/>
          <w:sz w:val="28"/>
          <w:szCs w:val="28"/>
        </w:rPr>
        <w:t>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Утвердить прилагаемый план мероприятий по пропаганде донорств</w:t>
      </w:r>
      <w:r>
        <w:rPr>
          <w:rFonts w:ascii="Times New Roman" w:hAnsi="Times New Roman"/>
          <w:sz w:val="28"/>
          <w:szCs w:val="28"/>
        </w:rPr>
        <w:t>а крови и её компонентов на 202</w:t>
      </w:r>
      <w:r w:rsidRPr="00A3227A">
        <w:rPr>
          <w:rFonts w:ascii="Times New Roman" w:hAnsi="Times New Roman"/>
          <w:sz w:val="28"/>
          <w:szCs w:val="28"/>
        </w:rPr>
        <w:t>2</w:t>
      </w:r>
      <w:r w:rsidRPr="00562B1A">
        <w:rPr>
          <w:rFonts w:ascii="Times New Roman" w:hAnsi="Times New Roman"/>
          <w:sz w:val="28"/>
          <w:szCs w:val="28"/>
        </w:rPr>
        <w:t xml:space="preserve"> год.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Рекомендовать ГБУЗ НО «Дивеевская ЦРБ имени академика Н.Н.Блохина»: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62B1A">
        <w:rPr>
          <w:rFonts w:ascii="Times New Roman" w:hAnsi="Times New Roman"/>
          <w:sz w:val="28"/>
          <w:szCs w:val="28"/>
        </w:rPr>
        <w:t>Принять участие в реализации плана, указанного 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настоящего распоряжения</w:t>
      </w:r>
      <w:r w:rsidRPr="00562B1A">
        <w:rPr>
          <w:rFonts w:ascii="Times New Roman" w:hAnsi="Times New Roman"/>
          <w:sz w:val="28"/>
          <w:szCs w:val="28"/>
        </w:rPr>
        <w:t>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62B1A">
        <w:rPr>
          <w:rFonts w:ascii="Times New Roman" w:hAnsi="Times New Roman"/>
          <w:sz w:val="28"/>
          <w:szCs w:val="28"/>
        </w:rPr>
        <w:t xml:space="preserve">Осуществлять предоставление информации о выполнении контрольных показателей по комплектованию безвозмездных доноров в </w:t>
      </w:r>
      <w:r>
        <w:rPr>
          <w:rFonts w:ascii="Times New Roman" w:hAnsi="Times New Roman"/>
          <w:sz w:val="28"/>
          <w:szCs w:val="28"/>
        </w:rPr>
        <w:t>а</w:t>
      </w:r>
      <w:r w:rsidRPr="00562B1A">
        <w:rPr>
          <w:rFonts w:ascii="Times New Roman" w:hAnsi="Times New Roman"/>
          <w:sz w:val="28"/>
          <w:szCs w:val="28"/>
        </w:rPr>
        <w:t>дминистрацию Д</w:t>
      </w:r>
      <w:r>
        <w:rPr>
          <w:rFonts w:ascii="Times New Roman" w:hAnsi="Times New Roman"/>
          <w:sz w:val="28"/>
          <w:szCs w:val="28"/>
        </w:rPr>
        <w:t>ивеевского муниципального округа</w:t>
      </w:r>
      <w:r w:rsidRPr="00562B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Нижегородской области до </w:t>
      </w:r>
      <w:r w:rsidRPr="00006A3E">
        <w:rPr>
          <w:rFonts w:ascii="Times New Roman" w:hAnsi="Times New Roman"/>
          <w:sz w:val="28"/>
          <w:szCs w:val="28"/>
        </w:rPr>
        <w:t>10</w:t>
      </w:r>
      <w:r w:rsidRPr="00562B1A">
        <w:rPr>
          <w:rFonts w:ascii="Times New Roman" w:hAnsi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sz w:val="28"/>
            <w:szCs w:val="28"/>
          </w:rPr>
          <w:t>202</w:t>
        </w:r>
        <w:r w:rsidRPr="00A3227A"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562B1A"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и до </w:t>
      </w:r>
      <w:r w:rsidRPr="0011069D">
        <w:rPr>
          <w:rFonts w:ascii="Times New Roman" w:hAnsi="Times New Roman"/>
          <w:sz w:val="28"/>
          <w:szCs w:val="28"/>
        </w:rPr>
        <w:t>1</w:t>
      </w:r>
      <w:r w:rsidRPr="00006A3E">
        <w:rPr>
          <w:rFonts w:ascii="Times New Roman" w:hAnsi="Times New Roman"/>
          <w:sz w:val="28"/>
          <w:szCs w:val="28"/>
        </w:rPr>
        <w:t>0</w:t>
      </w:r>
      <w:r w:rsidRPr="00562B1A">
        <w:rPr>
          <w:rFonts w:ascii="Times New Roman" w:hAnsi="Times New Roman"/>
          <w:sz w:val="28"/>
          <w:szCs w:val="28"/>
        </w:rPr>
        <w:t xml:space="preserve"> января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sz w:val="28"/>
            <w:szCs w:val="28"/>
          </w:rPr>
          <w:t>202</w:t>
        </w:r>
        <w:r w:rsidRPr="00A3227A">
          <w:rPr>
            <w:rFonts w:ascii="Times New Roman" w:hAnsi="Times New Roman"/>
            <w:sz w:val="28"/>
            <w:szCs w:val="28"/>
          </w:rPr>
          <w:t>3</w:t>
        </w:r>
        <w:r w:rsidRPr="00562B1A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Рекомендовать</w:t>
      </w:r>
      <w:r w:rsidRPr="00A26397"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руководителям организаций независимо от форм собственности принять участие в мероприятиях по организации и пропаганде донорства крови и её компонентов, выполнению планов по донорству.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Разместить настоящее распоряжение на официальном сайте администрации Д</w:t>
      </w:r>
      <w:r>
        <w:rPr>
          <w:rFonts w:ascii="Times New Roman" w:hAnsi="Times New Roman"/>
          <w:sz w:val="28"/>
          <w:szCs w:val="28"/>
        </w:rPr>
        <w:t>ивеевского муниципального округа</w:t>
      </w:r>
      <w:r w:rsidRPr="00562B1A">
        <w:rPr>
          <w:rFonts w:ascii="Times New Roman" w:hAnsi="Times New Roman"/>
          <w:sz w:val="28"/>
          <w:szCs w:val="28"/>
        </w:rPr>
        <w:t xml:space="preserve"> Нижегородс</w:t>
      </w:r>
      <w:r>
        <w:rPr>
          <w:rFonts w:ascii="Times New Roman" w:hAnsi="Times New Roman"/>
          <w:sz w:val="28"/>
          <w:szCs w:val="28"/>
        </w:rPr>
        <w:t>кой области</w:t>
      </w:r>
      <w:r w:rsidRPr="00562B1A">
        <w:rPr>
          <w:rFonts w:ascii="Times New Roman" w:hAnsi="Times New Roman"/>
          <w:sz w:val="28"/>
          <w:szCs w:val="28"/>
        </w:rPr>
        <w:t>.</w:t>
      </w:r>
    </w:p>
    <w:p w:rsidR="006A7196" w:rsidRPr="00562B1A" w:rsidRDefault="006A7196" w:rsidP="00183DB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B1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B1A">
        <w:rPr>
          <w:rFonts w:ascii="Times New Roman" w:hAnsi="Times New Roman"/>
          <w:sz w:val="28"/>
          <w:szCs w:val="28"/>
        </w:rPr>
        <w:t>Контроль за выполнением настоящего распоряжения оставляю за собой.</w:t>
      </w: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  <w:r w:rsidRPr="00E43552">
        <w:rPr>
          <w:rFonts w:ascii="Times New Roman" w:hAnsi="Times New Roman"/>
          <w:sz w:val="28"/>
          <w:szCs w:val="28"/>
        </w:rPr>
        <w:t>Глава местного самоуправления</w:t>
      </w:r>
      <w:r w:rsidRPr="00E43552">
        <w:rPr>
          <w:rFonts w:ascii="Times New Roman" w:hAnsi="Times New Roman"/>
          <w:sz w:val="28"/>
          <w:szCs w:val="28"/>
        </w:rPr>
        <w:tab/>
      </w:r>
      <w:r w:rsidRPr="00E43552">
        <w:rPr>
          <w:rFonts w:ascii="Times New Roman" w:hAnsi="Times New Roman"/>
          <w:sz w:val="28"/>
          <w:szCs w:val="28"/>
        </w:rPr>
        <w:tab/>
      </w:r>
      <w:r w:rsidRPr="00E4355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43552">
        <w:rPr>
          <w:rFonts w:ascii="Times New Roman" w:hAnsi="Times New Roman"/>
          <w:sz w:val="28"/>
          <w:szCs w:val="28"/>
        </w:rPr>
        <w:tab/>
      </w:r>
      <w:r w:rsidRPr="00E43552">
        <w:rPr>
          <w:rFonts w:ascii="Times New Roman" w:hAnsi="Times New Roman"/>
          <w:sz w:val="28"/>
          <w:szCs w:val="28"/>
        </w:rPr>
        <w:tab/>
        <w:t>С.А.Кучин</w:t>
      </w: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  <w:sz w:val="28"/>
          <w:szCs w:val="28"/>
        </w:rPr>
      </w:pPr>
    </w:p>
    <w:p w:rsidR="006A7196" w:rsidRPr="00E43552" w:rsidRDefault="006A7196" w:rsidP="00E43552">
      <w:pPr>
        <w:jc w:val="both"/>
        <w:rPr>
          <w:rFonts w:ascii="Times New Roman" w:hAnsi="Times New Roman"/>
        </w:rPr>
      </w:pPr>
      <w:r w:rsidRPr="00E43552">
        <w:rPr>
          <w:rFonts w:ascii="Times New Roman" w:hAnsi="Times New Roman"/>
        </w:rPr>
        <w:t>Муреева Т.И</w:t>
      </w:r>
    </w:p>
    <w:p w:rsidR="006A7196" w:rsidRPr="00E43552" w:rsidRDefault="006A7196" w:rsidP="00E43552">
      <w:pPr>
        <w:jc w:val="both"/>
        <w:rPr>
          <w:rFonts w:ascii="Times New Roman" w:hAnsi="Times New Roman"/>
        </w:rPr>
      </w:pPr>
      <w:r w:rsidRPr="00E43552">
        <w:rPr>
          <w:rFonts w:ascii="Times New Roman" w:hAnsi="Times New Roman"/>
        </w:rPr>
        <w:t>Герасимова Е.В.</w:t>
      </w:r>
    </w:p>
    <w:sectPr w:rsidR="006A7196" w:rsidRPr="00E43552" w:rsidSect="00413304">
      <w:headerReference w:type="even" r:id="rId7"/>
      <w:headerReference w:type="default" r:id="rId8"/>
      <w:pgSz w:w="11906" w:h="16838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96" w:rsidRDefault="006A7196">
      <w:r>
        <w:separator/>
      </w:r>
    </w:p>
  </w:endnote>
  <w:endnote w:type="continuationSeparator" w:id="0">
    <w:p w:rsidR="006A7196" w:rsidRDefault="006A7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96" w:rsidRDefault="006A7196">
      <w:r>
        <w:separator/>
      </w:r>
    </w:p>
  </w:footnote>
  <w:footnote w:type="continuationSeparator" w:id="0">
    <w:p w:rsidR="006A7196" w:rsidRDefault="006A7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196" w:rsidRDefault="006A7196" w:rsidP="007E013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196" w:rsidRDefault="006A71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196" w:rsidRPr="00782D51" w:rsidRDefault="006A7196" w:rsidP="00782D51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782D51">
      <w:rPr>
        <w:rStyle w:val="PageNumber"/>
        <w:rFonts w:ascii="Times New Roman" w:hAnsi="Times New Roman"/>
      </w:rPr>
      <w:fldChar w:fldCharType="begin"/>
    </w:r>
    <w:r w:rsidRPr="00782D51">
      <w:rPr>
        <w:rStyle w:val="PageNumber"/>
        <w:rFonts w:ascii="Times New Roman" w:hAnsi="Times New Roman"/>
      </w:rPr>
      <w:instrText xml:space="preserve">PAGE  </w:instrText>
    </w:r>
    <w:r w:rsidRPr="00782D51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782D51">
      <w:rPr>
        <w:rStyle w:val="PageNumber"/>
        <w:rFonts w:ascii="Times New Roman" w:hAnsi="Times New Roman"/>
      </w:rPr>
      <w:fldChar w:fldCharType="end"/>
    </w:r>
  </w:p>
  <w:p w:rsidR="006A7196" w:rsidRPr="00782D51" w:rsidRDefault="006A7196" w:rsidP="00782D51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1A8"/>
    <w:multiLevelType w:val="hybridMultilevel"/>
    <w:tmpl w:val="EB465C0A"/>
    <w:lvl w:ilvl="0" w:tplc="9A30A1A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4BB055EC"/>
    <w:multiLevelType w:val="hybridMultilevel"/>
    <w:tmpl w:val="4A5AE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6EF"/>
    <w:rsid w:val="00000B92"/>
    <w:rsid w:val="00006A3E"/>
    <w:rsid w:val="0000732E"/>
    <w:rsid w:val="00010841"/>
    <w:rsid w:val="00010BCE"/>
    <w:rsid w:val="000153D8"/>
    <w:rsid w:val="0003000F"/>
    <w:rsid w:val="00031C45"/>
    <w:rsid w:val="00036C61"/>
    <w:rsid w:val="00073787"/>
    <w:rsid w:val="00084D02"/>
    <w:rsid w:val="00086ADE"/>
    <w:rsid w:val="000879EB"/>
    <w:rsid w:val="000904DF"/>
    <w:rsid w:val="00090DE1"/>
    <w:rsid w:val="00091C25"/>
    <w:rsid w:val="00092231"/>
    <w:rsid w:val="00092888"/>
    <w:rsid w:val="00094FF0"/>
    <w:rsid w:val="00095011"/>
    <w:rsid w:val="00097E18"/>
    <w:rsid w:val="000A6EF3"/>
    <w:rsid w:val="000B2707"/>
    <w:rsid w:val="000B3055"/>
    <w:rsid w:val="000C1EAE"/>
    <w:rsid w:val="000C4268"/>
    <w:rsid w:val="000C4493"/>
    <w:rsid w:val="00106F2D"/>
    <w:rsid w:val="0011069D"/>
    <w:rsid w:val="00111640"/>
    <w:rsid w:val="001145A2"/>
    <w:rsid w:val="00126E03"/>
    <w:rsid w:val="001279B1"/>
    <w:rsid w:val="00131262"/>
    <w:rsid w:val="00131C7D"/>
    <w:rsid w:val="00147FC0"/>
    <w:rsid w:val="00161179"/>
    <w:rsid w:val="00162239"/>
    <w:rsid w:val="001669CC"/>
    <w:rsid w:val="00167BF8"/>
    <w:rsid w:val="00173ED4"/>
    <w:rsid w:val="00183DB6"/>
    <w:rsid w:val="001842C4"/>
    <w:rsid w:val="001918E6"/>
    <w:rsid w:val="001B0821"/>
    <w:rsid w:val="001C1C7F"/>
    <w:rsid w:val="001D13F7"/>
    <w:rsid w:val="001D1AD0"/>
    <w:rsid w:val="001D5B59"/>
    <w:rsid w:val="001D7525"/>
    <w:rsid w:val="001F3F2F"/>
    <w:rsid w:val="00206130"/>
    <w:rsid w:val="00235A3F"/>
    <w:rsid w:val="002420F7"/>
    <w:rsid w:val="002576EF"/>
    <w:rsid w:val="0026430F"/>
    <w:rsid w:val="002662D4"/>
    <w:rsid w:val="00267CDE"/>
    <w:rsid w:val="002742F3"/>
    <w:rsid w:val="0027515B"/>
    <w:rsid w:val="00276C8D"/>
    <w:rsid w:val="002A35C6"/>
    <w:rsid w:val="002B0289"/>
    <w:rsid w:val="002C7778"/>
    <w:rsid w:val="002C7E62"/>
    <w:rsid w:val="002D2A5C"/>
    <w:rsid w:val="002E245D"/>
    <w:rsid w:val="002E77F0"/>
    <w:rsid w:val="002F709F"/>
    <w:rsid w:val="00303D80"/>
    <w:rsid w:val="003077FD"/>
    <w:rsid w:val="00316DB6"/>
    <w:rsid w:val="003267A7"/>
    <w:rsid w:val="003271E6"/>
    <w:rsid w:val="0032799E"/>
    <w:rsid w:val="003279FD"/>
    <w:rsid w:val="003364CA"/>
    <w:rsid w:val="00352D0B"/>
    <w:rsid w:val="0035340B"/>
    <w:rsid w:val="0037593B"/>
    <w:rsid w:val="003776FE"/>
    <w:rsid w:val="0038168A"/>
    <w:rsid w:val="0038231B"/>
    <w:rsid w:val="003848B2"/>
    <w:rsid w:val="0039531C"/>
    <w:rsid w:val="003B37A4"/>
    <w:rsid w:val="003B3B39"/>
    <w:rsid w:val="003B51AE"/>
    <w:rsid w:val="003E38CC"/>
    <w:rsid w:val="003F4BCE"/>
    <w:rsid w:val="003F7D3B"/>
    <w:rsid w:val="004130A4"/>
    <w:rsid w:val="00413304"/>
    <w:rsid w:val="004223A5"/>
    <w:rsid w:val="0042253C"/>
    <w:rsid w:val="00425FCD"/>
    <w:rsid w:val="0043270C"/>
    <w:rsid w:val="00435501"/>
    <w:rsid w:val="00440202"/>
    <w:rsid w:val="00450B15"/>
    <w:rsid w:val="0047063A"/>
    <w:rsid w:val="00471547"/>
    <w:rsid w:val="0048203B"/>
    <w:rsid w:val="00486707"/>
    <w:rsid w:val="004952E6"/>
    <w:rsid w:val="004A1EE4"/>
    <w:rsid w:val="004C79A0"/>
    <w:rsid w:val="004E56D7"/>
    <w:rsid w:val="004F1B55"/>
    <w:rsid w:val="005032A4"/>
    <w:rsid w:val="005078D4"/>
    <w:rsid w:val="00524AF9"/>
    <w:rsid w:val="005276BE"/>
    <w:rsid w:val="00530374"/>
    <w:rsid w:val="0053773A"/>
    <w:rsid w:val="00541F52"/>
    <w:rsid w:val="00553F26"/>
    <w:rsid w:val="00562B1A"/>
    <w:rsid w:val="005766AE"/>
    <w:rsid w:val="00580342"/>
    <w:rsid w:val="00585168"/>
    <w:rsid w:val="005878E7"/>
    <w:rsid w:val="005A013A"/>
    <w:rsid w:val="005A177B"/>
    <w:rsid w:val="005A1CC4"/>
    <w:rsid w:val="005A2230"/>
    <w:rsid w:val="005A5DF9"/>
    <w:rsid w:val="005C2E03"/>
    <w:rsid w:val="005C732A"/>
    <w:rsid w:val="005D5E33"/>
    <w:rsid w:val="005D66B8"/>
    <w:rsid w:val="005D7CB0"/>
    <w:rsid w:val="005E711A"/>
    <w:rsid w:val="005F4FA2"/>
    <w:rsid w:val="005F63AB"/>
    <w:rsid w:val="00610162"/>
    <w:rsid w:val="00645E91"/>
    <w:rsid w:val="00650CC2"/>
    <w:rsid w:val="00652D8C"/>
    <w:rsid w:val="00653FCC"/>
    <w:rsid w:val="00654C3D"/>
    <w:rsid w:val="0067754A"/>
    <w:rsid w:val="006920CD"/>
    <w:rsid w:val="006A3792"/>
    <w:rsid w:val="006A45D8"/>
    <w:rsid w:val="006A7196"/>
    <w:rsid w:val="006C541F"/>
    <w:rsid w:val="006D0FF7"/>
    <w:rsid w:val="006D6BFC"/>
    <w:rsid w:val="0072497C"/>
    <w:rsid w:val="0073225E"/>
    <w:rsid w:val="00735168"/>
    <w:rsid w:val="0073713F"/>
    <w:rsid w:val="00745837"/>
    <w:rsid w:val="00751756"/>
    <w:rsid w:val="00756AFA"/>
    <w:rsid w:val="007605E1"/>
    <w:rsid w:val="00776DE5"/>
    <w:rsid w:val="00782D51"/>
    <w:rsid w:val="0078591C"/>
    <w:rsid w:val="00787648"/>
    <w:rsid w:val="00791C96"/>
    <w:rsid w:val="00796A86"/>
    <w:rsid w:val="007A06EB"/>
    <w:rsid w:val="007B141B"/>
    <w:rsid w:val="007B67FF"/>
    <w:rsid w:val="007C0F50"/>
    <w:rsid w:val="007C642C"/>
    <w:rsid w:val="007D5949"/>
    <w:rsid w:val="007E0133"/>
    <w:rsid w:val="007E5D66"/>
    <w:rsid w:val="007F1798"/>
    <w:rsid w:val="007F2DD5"/>
    <w:rsid w:val="00801F71"/>
    <w:rsid w:val="008046BC"/>
    <w:rsid w:val="00807E7A"/>
    <w:rsid w:val="008574C3"/>
    <w:rsid w:val="0086169D"/>
    <w:rsid w:val="008855D6"/>
    <w:rsid w:val="00886D4A"/>
    <w:rsid w:val="00887BAA"/>
    <w:rsid w:val="008A7C72"/>
    <w:rsid w:val="008C7B06"/>
    <w:rsid w:val="008D2419"/>
    <w:rsid w:val="008E1E39"/>
    <w:rsid w:val="008F28F2"/>
    <w:rsid w:val="008F798F"/>
    <w:rsid w:val="00914CA3"/>
    <w:rsid w:val="00916394"/>
    <w:rsid w:val="00920045"/>
    <w:rsid w:val="00925698"/>
    <w:rsid w:val="00926F76"/>
    <w:rsid w:val="009273A0"/>
    <w:rsid w:val="009365C0"/>
    <w:rsid w:val="009445E9"/>
    <w:rsid w:val="00951486"/>
    <w:rsid w:val="00971896"/>
    <w:rsid w:val="0099130D"/>
    <w:rsid w:val="009A1D33"/>
    <w:rsid w:val="009B671B"/>
    <w:rsid w:val="009B7820"/>
    <w:rsid w:val="009D2297"/>
    <w:rsid w:val="009D356C"/>
    <w:rsid w:val="009D3E5C"/>
    <w:rsid w:val="009D6DB5"/>
    <w:rsid w:val="009F154B"/>
    <w:rsid w:val="009F182E"/>
    <w:rsid w:val="009F2F87"/>
    <w:rsid w:val="009F3ABE"/>
    <w:rsid w:val="009F7E3C"/>
    <w:rsid w:val="00A01F95"/>
    <w:rsid w:val="00A0326C"/>
    <w:rsid w:val="00A07E7E"/>
    <w:rsid w:val="00A11168"/>
    <w:rsid w:val="00A24B8E"/>
    <w:rsid w:val="00A26397"/>
    <w:rsid w:val="00A2732B"/>
    <w:rsid w:val="00A3227A"/>
    <w:rsid w:val="00A33F52"/>
    <w:rsid w:val="00A51335"/>
    <w:rsid w:val="00A62BC5"/>
    <w:rsid w:val="00A67FC6"/>
    <w:rsid w:val="00A71C1D"/>
    <w:rsid w:val="00A73907"/>
    <w:rsid w:val="00AD0650"/>
    <w:rsid w:val="00AF18AA"/>
    <w:rsid w:val="00AF2AD6"/>
    <w:rsid w:val="00B00157"/>
    <w:rsid w:val="00B00ED3"/>
    <w:rsid w:val="00B05C37"/>
    <w:rsid w:val="00B07867"/>
    <w:rsid w:val="00B22C05"/>
    <w:rsid w:val="00B458BA"/>
    <w:rsid w:val="00B53531"/>
    <w:rsid w:val="00B70FB1"/>
    <w:rsid w:val="00B860ED"/>
    <w:rsid w:val="00B94995"/>
    <w:rsid w:val="00BA0B03"/>
    <w:rsid w:val="00BA363A"/>
    <w:rsid w:val="00BA7F97"/>
    <w:rsid w:val="00BD65C0"/>
    <w:rsid w:val="00BD6676"/>
    <w:rsid w:val="00BE7E71"/>
    <w:rsid w:val="00BF176C"/>
    <w:rsid w:val="00C04630"/>
    <w:rsid w:val="00C106A9"/>
    <w:rsid w:val="00C22C7C"/>
    <w:rsid w:val="00C44C28"/>
    <w:rsid w:val="00C65E9E"/>
    <w:rsid w:val="00C679A7"/>
    <w:rsid w:val="00C71091"/>
    <w:rsid w:val="00C77D57"/>
    <w:rsid w:val="00C8272B"/>
    <w:rsid w:val="00C85DB8"/>
    <w:rsid w:val="00C96187"/>
    <w:rsid w:val="00CB686D"/>
    <w:rsid w:val="00CC353E"/>
    <w:rsid w:val="00CD2C66"/>
    <w:rsid w:val="00CE0378"/>
    <w:rsid w:val="00CE076F"/>
    <w:rsid w:val="00D005C5"/>
    <w:rsid w:val="00D05171"/>
    <w:rsid w:val="00D06701"/>
    <w:rsid w:val="00D136CF"/>
    <w:rsid w:val="00D138B8"/>
    <w:rsid w:val="00D23FE2"/>
    <w:rsid w:val="00D40FC9"/>
    <w:rsid w:val="00D44C67"/>
    <w:rsid w:val="00D67BE5"/>
    <w:rsid w:val="00D753B6"/>
    <w:rsid w:val="00D7691F"/>
    <w:rsid w:val="00D86820"/>
    <w:rsid w:val="00D90BBB"/>
    <w:rsid w:val="00D94E99"/>
    <w:rsid w:val="00D96147"/>
    <w:rsid w:val="00DA126B"/>
    <w:rsid w:val="00DB200B"/>
    <w:rsid w:val="00DC3B3B"/>
    <w:rsid w:val="00DC4E6E"/>
    <w:rsid w:val="00DD2135"/>
    <w:rsid w:val="00DD3C40"/>
    <w:rsid w:val="00DD4EA6"/>
    <w:rsid w:val="00DD79BB"/>
    <w:rsid w:val="00DE39BB"/>
    <w:rsid w:val="00DF423B"/>
    <w:rsid w:val="00E02568"/>
    <w:rsid w:val="00E17BAC"/>
    <w:rsid w:val="00E24E0F"/>
    <w:rsid w:val="00E25BC1"/>
    <w:rsid w:val="00E43552"/>
    <w:rsid w:val="00E4602E"/>
    <w:rsid w:val="00E5198B"/>
    <w:rsid w:val="00E736F3"/>
    <w:rsid w:val="00E75FE4"/>
    <w:rsid w:val="00EA225C"/>
    <w:rsid w:val="00EA4770"/>
    <w:rsid w:val="00EA4993"/>
    <w:rsid w:val="00EB057A"/>
    <w:rsid w:val="00EB359E"/>
    <w:rsid w:val="00EC0E08"/>
    <w:rsid w:val="00EC604B"/>
    <w:rsid w:val="00EC75A6"/>
    <w:rsid w:val="00ED1C4A"/>
    <w:rsid w:val="00EE09C4"/>
    <w:rsid w:val="00EE324A"/>
    <w:rsid w:val="00EE3E59"/>
    <w:rsid w:val="00F070B7"/>
    <w:rsid w:val="00F10439"/>
    <w:rsid w:val="00F12CCC"/>
    <w:rsid w:val="00F16EBD"/>
    <w:rsid w:val="00F2716B"/>
    <w:rsid w:val="00F300F2"/>
    <w:rsid w:val="00F30916"/>
    <w:rsid w:val="00F3308C"/>
    <w:rsid w:val="00F44B06"/>
    <w:rsid w:val="00F44D6F"/>
    <w:rsid w:val="00F537DF"/>
    <w:rsid w:val="00F56940"/>
    <w:rsid w:val="00F632C0"/>
    <w:rsid w:val="00F73ECD"/>
    <w:rsid w:val="00F760E7"/>
    <w:rsid w:val="00FA4C5C"/>
    <w:rsid w:val="00FA7659"/>
    <w:rsid w:val="00FC0C4D"/>
    <w:rsid w:val="00FD1513"/>
    <w:rsid w:val="00FD5BC9"/>
    <w:rsid w:val="00FF459C"/>
    <w:rsid w:val="00FF48AD"/>
    <w:rsid w:val="00FF4C1A"/>
    <w:rsid w:val="00FF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6EF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576EF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76EF"/>
    <w:pPr>
      <w:keepNext/>
      <w:jc w:val="center"/>
      <w:outlineLvl w:val="1"/>
    </w:pPr>
    <w:rPr>
      <w:rFonts w:ascii="Times New Roman" w:hAnsi="Times New Roman"/>
      <w:b/>
      <w:sz w:val="5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5BC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D5BC9"/>
    <w:rPr>
      <w:rFonts w:ascii="Cambria" w:hAnsi="Cambria" w:cs="Times New Roman"/>
      <w:b/>
      <w:bCs/>
      <w:i/>
      <w:i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2576EF"/>
    <w:pPr>
      <w:jc w:val="both"/>
    </w:pPr>
    <w:rPr>
      <w:rFonts w:ascii="Times New Roman" w:hAnsi="Times New Roman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1896"/>
    <w:rPr>
      <w:rFonts w:cs="Times New Roman"/>
      <w:sz w:val="28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57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5BC9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B70FB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CD2C6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B0289"/>
    <w:rPr>
      <w:rFonts w:ascii="Arial" w:hAnsi="Arial" w:cs="Times New Roman"/>
      <w:sz w:val="24"/>
      <w:lang w:val="ru-RU" w:eastAsia="ru-RU"/>
    </w:rPr>
  </w:style>
  <w:style w:type="table" w:styleId="TableGrid">
    <w:name w:val="Table Grid"/>
    <w:basedOn w:val="TableNormal"/>
    <w:uiPriority w:val="99"/>
    <w:rsid w:val="003279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 Знак Знак Знак"/>
    <w:basedOn w:val="Normal"/>
    <w:uiPriority w:val="99"/>
    <w:rsid w:val="0027515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0">
    <w:name w:val="Знак"/>
    <w:basedOn w:val="Normal"/>
    <w:uiPriority w:val="99"/>
    <w:rsid w:val="0009288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Normal">
    <w:name w:val="ConsPlusNormal"/>
    <w:uiPriority w:val="99"/>
    <w:rsid w:val="00914CA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A62BC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label-176">
    <w:name w:val="label-176"/>
    <w:basedOn w:val="Normal"/>
    <w:uiPriority w:val="99"/>
    <w:rsid w:val="00435501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9F154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D5BC9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782D5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732B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82D5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82D5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732B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8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267</Words>
  <Characters>1522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развитии безвозмездного донорства в Дивеевском муниципальном округе Нижегородской области в 2022 году</dc:title>
  <dc:subject>Распоряжение</dc:subject>
  <dc:creator>Николай Владимирович Москалёв</dc:creator>
  <cp:keywords/>
  <dc:description/>
  <cp:lastModifiedBy>Admin</cp:lastModifiedBy>
  <cp:revision>4</cp:revision>
  <cp:lastPrinted>2019-03-20T08:30:00Z</cp:lastPrinted>
  <dcterms:created xsi:type="dcterms:W3CDTF">2022-02-17T05:22:00Z</dcterms:created>
  <dcterms:modified xsi:type="dcterms:W3CDTF">2022-02-17T05:29:00Z</dcterms:modified>
</cp:coreProperties>
</file>