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FD" w:rsidRPr="00EE0499" w:rsidRDefault="00D77AFD" w:rsidP="00EF4335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EE0499">
        <w:rPr>
          <w:rFonts w:ascii="Times New Roman" w:hAnsi="Times New Roman"/>
          <w:sz w:val="28"/>
          <w:szCs w:val="28"/>
        </w:rPr>
        <w:t>ПРИЛОЖЕНИЕ</w:t>
      </w:r>
    </w:p>
    <w:p w:rsidR="00D77AFD" w:rsidRPr="00EE0499" w:rsidRDefault="00D77AFD" w:rsidP="00EF4335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EE0499">
        <w:rPr>
          <w:rFonts w:ascii="Times New Roman" w:hAnsi="Times New Roman"/>
          <w:sz w:val="28"/>
          <w:szCs w:val="28"/>
        </w:rPr>
        <w:t>к постановлению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0499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EE0499">
        <w:rPr>
          <w:rFonts w:ascii="Times New Roman" w:hAnsi="Times New Roman"/>
          <w:sz w:val="28"/>
          <w:szCs w:val="28"/>
        </w:rPr>
        <w:t>Нижегородской области</w:t>
      </w:r>
    </w:p>
    <w:p w:rsidR="00D77AFD" w:rsidRPr="00EE0499" w:rsidRDefault="00D77AFD" w:rsidP="00EF4335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EE049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3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1532</w:t>
      </w:r>
    </w:p>
    <w:p w:rsidR="00D77AFD" w:rsidRDefault="00D77AFD" w:rsidP="00937533">
      <w:pPr>
        <w:pStyle w:val="ConsPlusNormal"/>
        <w:ind w:left="878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2966"/>
        <w:gridCol w:w="1980"/>
        <w:gridCol w:w="1800"/>
        <w:gridCol w:w="2963"/>
        <w:gridCol w:w="2057"/>
        <w:gridCol w:w="2414"/>
      </w:tblGrid>
      <w:tr w:rsidR="00D77AFD" w:rsidRPr="003B751D" w:rsidTr="008F0E3E">
        <w:trPr>
          <w:trHeight w:val="276"/>
        </w:trPr>
        <w:tc>
          <w:tcPr>
            <w:tcW w:w="562" w:type="dxa"/>
            <w:vMerge w:val="restart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3B75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66" w:type="dxa"/>
            <w:vMerge w:val="restart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Адрес (местоположение) объекта &lt;1&gt;</w:t>
            </w:r>
          </w:p>
        </w:tc>
        <w:tc>
          <w:tcPr>
            <w:tcW w:w="1980" w:type="dxa"/>
            <w:vMerge w:val="restart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Вид объекта недвижимости;</w:t>
            </w:r>
          </w:p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тип движимого имущества &lt;2&gt;</w:t>
            </w:r>
          </w:p>
        </w:tc>
        <w:tc>
          <w:tcPr>
            <w:tcW w:w="1800" w:type="dxa"/>
            <w:vMerge w:val="restart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Наименование объекта учета &lt;3&gt;</w:t>
            </w:r>
          </w:p>
        </w:tc>
        <w:tc>
          <w:tcPr>
            <w:tcW w:w="7434" w:type="dxa"/>
            <w:gridSpan w:val="3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Сведения о недвижимом имуществе</w:t>
            </w:r>
          </w:p>
        </w:tc>
      </w:tr>
      <w:tr w:rsidR="00D77AFD" w:rsidRPr="003B751D" w:rsidTr="008F0E3E">
        <w:trPr>
          <w:trHeight w:val="276"/>
        </w:trPr>
        <w:tc>
          <w:tcPr>
            <w:tcW w:w="562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  <w:gridSpan w:val="3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Основная характеристика объекта недвижимости &lt;4&gt;</w:t>
            </w:r>
          </w:p>
        </w:tc>
      </w:tr>
      <w:tr w:rsidR="00D77AFD" w:rsidRPr="003B751D" w:rsidTr="008F0E3E">
        <w:trPr>
          <w:trHeight w:val="552"/>
        </w:trPr>
        <w:tc>
          <w:tcPr>
            <w:tcW w:w="562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6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2057" w:type="dxa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414" w:type="dxa"/>
          </w:tcPr>
          <w:p w:rsidR="00D77AFD" w:rsidRPr="003B751D" w:rsidRDefault="00D77AFD" w:rsidP="003B75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Единица измерения (для площади - кв.м; для протяженности - м; для глубины залегания - м; для объема - куб. м)</w:t>
            </w:r>
          </w:p>
        </w:tc>
      </w:tr>
      <w:tr w:rsidR="00D77AFD" w:rsidRPr="003B751D" w:rsidTr="008F0E3E">
        <w:tc>
          <w:tcPr>
            <w:tcW w:w="562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6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63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57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  <w:vAlign w:val="center"/>
          </w:tcPr>
          <w:p w:rsidR="00D77AFD" w:rsidRPr="003B751D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75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77AFD" w:rsidRPr="003B751D" w:rsidTr="008F0E3E">
        <w:tc>
          <w:tcPr>
            <w:tcW w:w="562" w:type="dxa"/>
          </w:tcPr>
          <w:p w:rsidR="00D77AF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6" w:type="dxa"/>
          </w:tcPr>
          <w:p w:rsidR="00D77AFD" w:rsidRPr="003B751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Нижегородская область, Дивеевский район, с. Дивеево, ул. Арзамасская, д. 74б</w:t>
            </w:r>
          </w:p>
        </w:tc>
        <w:tc>
          <w:tcPr>
            <w:tcW w:w="1980" w:type="dxa"/>
          </w:tcPr>
          <w:p w:rsidR="00D77AFD" w:rsidRPr="003B751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1800" w:type="dxa"/>
          </w:tcPr>
          <w:p w:rsidR="00D77AFD" w:rsidRPr="003B751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963" w:type="dxa"/>
          </w:tcPr>
          <w:p w:rsidR="00D77AFD" w:rsidRPr="003B751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132,5 </w:t>
            </w:r>
          </w:p>
        </w:tc>
        <w:tc>
          <w:tcPr>
            <w:tcW w:w="2057" w:type="dxa"/>
          </w:tcPr>
          <w:p w:rsidR="00D77AFD" w:rsidRPr="003B751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:rsidR="00D77AFD" w:rsidRPr="003B751D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</w:tbl>
    <w:p w:rsidR="00D77AFD" w:rsidRPr="006E10ED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Pr="006E10ED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Pr="006E10ED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Pr="006E10ED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2126"/>
        <w:gridCol w:w="1854"/>
        <w:gridCol w:w="1548"/>
        <w:gridCol w:w="1843"/>
        <w:gridCol w:w="2198"/>
        <w:gridCol w:w="992"/>
        <w:gridCol w:w="1073"/>
        <w:gridCol w:w="2115"/>
      </w:tblGrid>
      <w:tr w:rsidR="00D77AFD" w:rsidRPr="008003AE" w:rsidTr="008003AE">
        <w:trPr>
          <w:trHeight w:val="276"/>
        </w:trPr>
        <w:tc>
          <w:tcPr>
            <w:tcW w:w="8359" w:type="dxa"/>
            <w:gridSpan w:val="5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br w:type="page"/>
              <w:t>Сведения о недвижимом имуществе</w:t>
            </w:r>
          </w:p>
        </w:tc>
        <w:tc>
          <w:tcPr>
            <w:tcW w:w="6378" w:type="dxa"/>
            <w:gridSpan w:val="4"/>
            <w:vMerge w:val="restart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Сведения о движимом имуществе</w:t>
            </w:r>
          </w:p>
        </w:tc>
      </w:tr>
      <w:tr w:rsidR="00D77AFD" w:rsidRPr="008003AE" w:rsidTr="00D70CBB">
        <w:trPr>
          <w:trHeight w:val="276"/>
        </w:trPr>
        <w:tc>
          <w:tcPr>
            <w:tcW w:w="3114" w:type="dxa"/>
            <w:gridSpan w:val="2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Кадастровый номер &lt;5&gt;</w:t>
            </w:r>
          </w:p>
        </w:tc>
        <w:tc>
          <w:tcPr>
            <w:tcW w:w="1854" w:type="dxa"/>
            <w:vMerge w:val="restart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Техническое состояние объекта недвижимости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03AE">
              <w:rPr>
                <w:rFonts w:ascii="Times New Roman" w:hAnsi="Times New Roman"/>
                <w:sz w:val="24"/>
                <w:szCs w:val="24"/>
              </w:rPr>
              <w:t>&lt;6&gt;</w:t>
            </w:r>
          </w:p>
        </w:tc>
        <w:tc>
          <w:tcPr>
            <w:tcW w:w="1548" w:type="dxa"/>
            <w:vMerge w:val="restart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03AE">
              <w:rPr>
                <w:rFonts w:ascii="Times New Roman" w:hAnsi="Times New Roman"/>
                <w:sz w:val="24"/>
                <w:szCs w:val="24"/>
              </w:rPr>
              <w:t>&lt;7&gt;</w:t>
            </w:r>
          </w:p>
        </w:tc>
        <w:tc>
          <w:tcPr>
            <w:tcW w:w="1843" w:type="dxa"/>
            <w:vMerge w:val="restart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Вид разрешенного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03AE">
              <w:rPr>
                <w:rFonts w:ascii="Times New Roman" w:hAnsi="Times New Roman"/>
                <w:sz w:val="24"/>
                <w:szCs w:val="24"/>
              </w:rPr>
              <w:t>&lt;8&gt;</w:t>
            </w:r>
          </w:p>
        </w:tc>
        <w:tc>
          <w:tcPr>
            <w:tcW w:w="6378" w:type="dxa"/>
            <w:gridSpan w:val="4"/>
            <w:vMerge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AFD" w:rsidRPr="008003AE" w:rsidTr="00D70CBB">
        <w:trPr>
          <w:trHeight w:val="2050"/>
        </w:trPr>
        <w:tc>
          <w:tcPr>
            <w:tcW w:w="988" w:type="dxa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126" w:type="dxa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1854" w:type="dxa"/>
            <w:vMerge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Марка, модель</w:t>
            </w:r>
          </w:p>
        </w:tc>
        <w:tc>
          <w:tcPr>
            <w:tcW w:w="1073" w:type="dxa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</w:tc>
        <w:tc>
          <w:tcPr>
            <w:tcW w:w="2115" w:type="dxa"/>
          </w:tcPr>
          <w:p w:rsidR="00D77AFD" w:rsidRPr="008003AE" w:rsidRDefault="00D77AFD" w:rsidP="00800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Состав (принадлежности)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03AE">
              <w:rPr>
                <w:rFonts w:ascii="Times New Roman" w:hAnsi="Times New Roman"/>
                <w:sz w:val="24"/>
                <w:szCs w:val="24"/>
              </w:rPr>
              <w:t>&lt;9&gt;</w:t>
            </w:r>
          </w:p>
        </w:tc>
      </w:tr>
      <w:tr w:rsidR="00D77AFD" w:rsidRPr="008003AE" w:rsidTr="00D70CBB">
        <w:tc>
          <w:tcPr>
            <w:tcW w:w="988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4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8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8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3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15" w:type="dxa"/>
            <w:vAlign w:val="center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3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77AFD" w:rsidRPr="008003AE" w:rsidTr="00D70CBB">
        <w:tc>
          <w:tcPr>
            <w:tcW w:w="988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52:55:0080010:680</w:t>
            </w:r>
          </w:p>
        </w:tc>
        <w:tc>
          <w:tcPr>
            <w:tcW w:w="2126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</w:tc>
        <w:tc>
          <w:tcPr>
            <w:tcW w:w="1854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48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98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</w:tcPr>
          <w:p w:rsidR="00D77AFD" w:rsidRPr="008003AE" w:rsidRDefault="00D77AFD" w:rsidP="004E6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77AFD" w:rsidRPr="000C6609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Pr="000C6609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7AFD" w:rsidRPr="000C6609" w:rsidRDefault="00D77A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0"/>
        <w:gridCol w:w="2049"/>
        <w:gridCol w:w="2008"/>
        <w:gridCol w:w="1798"/>
        <w:gridCol w:w="2085"/>
        <w:gridCol w:w="1890"/>
        <w:gridCol w:w="2596"/>
      </w:tblGrid>
      <w:tr w:rsidR="00D77AFD" w:rsidRPr="004E641B" w:rsidTr="00D3258A">
        <w:tc>
          <w:tcPr>
            <w:tcW w:w="5000" w:type="pct"/>
            <w:gridSpan w:val="7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Сведения о правообладателях и о правах третьих лиц на имущество</w:t>
            </w:r>
          </w:p>
        </w:tc>
      </w:tr>
      <w:tr w:rsidR="00D77AFD" w:rsidRPr="004E641B" w:rsidTr="00D43438">
        <w:tc>
          <w:tcPr>
            <w:tcW w:w="1491" w:type="pct"/>
            <w:gridSpan w:val="2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Для договоров аренды и безвозмездного пользования</w:t>
            </w:r>
          </w:p>
        </w:tc>
        <w:tc>
          <w:tcPr>
            <w:tcW w:w="679" w:type="pct"/>
            <w:vMerge w:val="restar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Наименование правообладателя &lt;11&gt;</w:t>
            </w:r>
          </w:p>
        </w:tc>
        <w:tc>
          <w:tcPr>
            <w:tcW w:w="608" w:type="pct"/>
            <w:vMerge w:val="restar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Наличие ограниченного вещного права на имущество &lt;12&gt;</w:t>
            </w:r>
          </w:p>
        </w:tc>
        <w:tc>
          <w:tcPr>
            <w:tcW w:w="705" w:type="pct"/>
            <w:vMerge w:val="restar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правообладателя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&lt;13&gt;</w:t>
            </w:r>
          </w:p>
        </w:tc>
        <w:tc>
          <w:tcPr>
            <w:tcW w:w="639" w:type="pct"/>
            <w:vMerge w:val="restar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Контактный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телефона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&lt;14&gt;</w:t>
            </w:r>
          </w:p>
        </w:tc>
        <w:tc>
          <w:tcPr>
            <w:tcW w:w="878" w:type="pct"/>
            <w:vMerge w:val="restar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Адрес электронной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почты &lt;15&gt;</w:t>
            </w:r>
          </w:p>
        </w:tc>
      </w:tr>
      <w:tr w:rsidR="00D77AFD" w:rsidRPr="004E641B" w:rsidTr="00D43438">
        <w:tc>
          <w:tcPr>
            <w:tcW w:w="798" w:type="pc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Наличие права аренды или права безвозмездного пользования на имущество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&lt;10&gt;</w:t>
            </w:r>
          </w:p>
        </w:tc>
        <w:tc>
          <w:tcPr>
            <w:tcW w:w="693" w:type="pct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Дата окончания срока действия договора (при наличии)</w:t>
            </w:r>
          </w:p>
        </w:tc>
        <w:tc>
          <w:tcPr>
            <w:tcW w:w="679" w:type="pct"/>
            <w:vMerge/>
          </w:tcPr>
          <w:p w:rsidR="00D77AFD" w:rsidRPr="004E641B" w:rsidRDefault="00D77AFD" w:rsidP="004E6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vMerge/>
          </w:tcPr>
          <w:p w:rsidR="00D77AFD" w:rsidRPr="004E641B" w:rsidRDefault="00D77AFD" w:rsidP="004E6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  <w:vMerge/>
          </w:tcPr>
          <w:p w:rsidR="00D77AFD" w:rsidRPr="004E641B" w:rsidRDefault="00D77AFD" w:rsidP="004E6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  <w:vMerge/>
          </w:tcPr>
          <w:p w:rsidR="00D77AFD" w:rsidRPr="004E641B" w:rsidRDefault="00D77AFD" w:rsidP="004E6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pct"/>
            <w:vMerge/>
          </w:tcPr>
          <w:p w:rsidR="00D77AFD" w:rsidRPr="004E641B" w:rsidRDefault="00D77AFD" w:rsidP="004E64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AFD" w:rsidRPr="004E641B" w:rsidTr="00D43438">
        <w:tc>
          <w:tcPr>
            <w:tcW w:w="798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3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79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8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5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9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78" w:type="pct"/>
            <w:vAlign w:val="center"/>
          </w:tcPr>
          <w:p w:rsidR="00D77AFD" w:rsidRPr="004E641B" w:rsidRDefault="00D77AFD" w:rsidP="00C12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D77AFD" w:rsidRPr="004E641B" w:rsidTr="00D43438">
        <w:tc>
          <w:tcPr>
            <w:tcW w:w="798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693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9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Дивеевск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округа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Нижегородской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41B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608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05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39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(883134) 4</w:t>
            </w:r>
            <w:r>
              <w:rPr>
                <w:rFonts w:ascii="Times New Roman" w:hAnsi="Times New Roman"/>
                <w:sz w:val="24"/>
                <w:szCs w:val="24"/>
              </w:rPr>
              <w:t>5409</w:t>
            </w:r>
          </w:p>
        </w:tc>
        <w:tc>
          <w:tcPr>
            <w:tcW w:w="878" w:type="pct"/>
          </w:tcPr>
          <w:p w:rsidR="00D77AFD" w:rsidRPr="004E641B" w:rsidRDefault="00D77AFD" w:rsidP="00D325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41B">
              <w:rPr>
                <w:rFonts w:ascii="Times New Roman" w:hAnsi="Times New Roman"/>
                <w:sz w:val="24"/>
                <w:szCs w:val="24"/>
              </w:rPr>
              <w:t>kumi@adm.div.nnov.ru</w:t>
            </w:r>
          </w:p>
        </w:tc>
      </w:tr>
    </w:tbl>
    <w:p w:rsidR="00D77AFD" w:rsidRPr="000C6609" w:rsidRDefault="00D77AFD" w:rsidP="000C66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77AFD" w:rsidRPr="000C6609" w:rsidSect="00416973">
      <w:headerReference w:type="even" r:id="rId7"/>
      <w:headerReference w:type="default" r:id="rId8"/>
      <w:pgSz w:w="16838" w:h="11905" w:orient="landscape"/>
      <w:pgMar w:top="1701" w:right="1134" w:bottom="567" w:left="1134" w:header="113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AFD" w:rsidRDefault="00D77AFD" w:rsidP="004D0C82">
      <w:pPr>
        <w:spacing w:after="0" w:line="240" w:lineRule="auto"/>
      </w:pPr>
      <w:r>
        <w:separator/>
      </w:r>
    </w:p>
  </w:endnote>
  <w:endnote w:type="continuationSeparator" w:id="0">
    <w:p w:rsidR="00D77AFD" w:rsidRDefault="00D77AFD" w:rsidP="004D0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AFD" w:rsidRDefault="00D77AFD" w:rsidP="004D0C82">
      <w:pPr>
        <w:spacing w:after="0" w:line="240" w:lineRule="auto"/>
      </w:pPr>
      <w:r>
        <w:separator/>
      </w:r>
    </w:p>
  </w:footnote>
  <w:footnote w:type="continuationSeparator" w:id="0">
    <w:p w:rsidR="00D77AFD" w:rsidRDefault="00D77AFD" w:rsidP="004D0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AFD" w:rsidRDefault="00D77AFD" w:rsidP="008D4AE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AFD" w:rsidRDefault="00D77A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AFD" w:rsidRPr="00F66283" w:rsidRDefault="00D77AFD" w:rsidP="00F66283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  <w:sz w:val="24"/>
        <w:szCs w:val="24"/>
      </w:rPr>
    </w:pPr>
    <w:r w:rsidRPr="00F66283">
      <w:rPr>
        <w:rStyle w:val="PageNumber"/>
        <w:rFonts w:ascii="Times New Roman" w:hAnsi="Times New Roman"/>
        <w:sz w:val="24"/>
        <w:szCs w:val="24"/>
      </w:rPr>
      <w:fldChar w:fldCharType="begin"/>
    </w:r>
    <w:r w:rsidRPr="00F66283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F66283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F66283">
      <w:rPr>
        <w:rStyle w:val="PageNumber"/>
        <w:rFonts w:ascii="Times New Roman" w:hAnsi="Times New Roman"/>
        <w:sz w:val="24"/>
        <w:szCs w:val="24"/>
      </w:rPr>
      <w:fldChar w:fldCharType="end"/>
    </w:r>
  </w:p>
  <w:p w:rsidR="00D77AFD" w:rsidRDefault="00D77AFD" w:rsidP="00F66283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A44A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C886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7769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B560B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EA82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5A21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027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BE3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B6E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9301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912"/>
    <w:rsid w:val="0000755B"/>
    <w:rsid w:val="0002092E"/>
    <w:rsid w:val="00047634"/>
    <w:rsid w:val="00053F6C"/>
    <w:rsid w:val="00060C82"/>
    <w:rsid w:val="00070DFC"/>
    <w:rsid w:val="00076DD5"/>
    <w:rsid w:val="00080A32"/>
    <w:rsid w:val="00080E69"/>
    <w:rsid w:val="00092BCB"/>
    <w:rsid w:val="000B31E6"/>
    <w:rsid w:val="000B4126"/>
    <w:rsid w:val="000C6609"/>
    <w:rsid w:val="000E078B"/>
    <w:rsid w:val="001125CD"/>
    <w:rsid w:val="0011729B"/>
    <w:rsid w:val="00124CBB"/>
    <w:rsid w:val="001368DA"/>
    <w:rsid w:val="00144291"/>
    <w:rsid w:val="00154247"/>
    <w:rsid w:val="00157007"/>
    <w:rsid w:val="00166A7A"/>
    <w:rsid w:val="00174753"/>
    <w:rsid w:val="00177288"/>
    <w:rsid w:val="001843AA"/>
    <w:rsid w:val="00186DEA"/>
    <w:rsid w:val="001B57D3"/>
    <w:rsid w:val="001F6A67"/>
    <w:rsid w:val="0024693F"/>
    <w:rsid w:val="002A163D"/>
    <w:rsid w:val="002A5EAF"/>
    <w:rsid w:val="002B0FE8"/>
    <w:rsid w:val="00305B24"/>
    <w:rsid w:val="003275B1"/>
    <w:rsid w:val="0034086C"/>
    <w:rsid w:val="00350A27"/>
    <w:rsid w:val="00366F78"/>
    <w:rsid w:val="00374CC3"/>
    <w:rsid w:val="00377085"/>
    <w:rsid w:val="00394420"/>
    <w:rsid w:val="003B751D"/>
    <w:rsid w:val="003C0421"/>
    <w:rsid w:val="003C4DC6"/>
    <w:rsid w:val="003E56DE"/>
    <w:rsid w:val="003F6D9E"/>
    <w:rsid w:val="00406913"/>
    <w:rsid w:val="00406A0A"/>
    <w:rsid w:val="00416973"/>
    <w:rsid w:val="00421E22"/>
    <w:rsid w:val="004551D8"/>
    <w:rsid w:val="00460FEF"/>
    <w:rsid w:val="00477794"/>
    <w:rsid w:val="00497A03"/>
    <w:rsid w:val="004B0155"/>
    <w:rsid w:val="004B1856"/>
    <w:rsid w:val="004C0F12"/>
    <w:rsid w:val="004C3304"/>
    <w:rsid w:val="004C3D72"/>
    <w:rsid w:val="004C5B2E"/>
    <w:rsid w:val="004D0C82"/>
    <w:rsid w:val="004D1552"/>
    <w:rsid w:val="004D6260"/>
    <w:rsid w:val="004E641B"/>
    <w:rsid w:val="004F2664"/>
    <w:rsid w:val="00506A10"/>
    <w:rsid w:val="0052135E"/>
    <w:rsid w:val="00533B01"/>
    <w:rsid w:val="00543912"/>
    <w:rsid w:val="005621D6"/>
    <w:rsid w:val="0057591C"/>
    <w:rsid w:val="005807D7"/>
    <w:rsid w:val="005C0216"/>
    <w:rsid w:val="005D512F"/>
    <w:rsid w:val="005D6EB1"/>
    <w:rsid w:val="00600FBD"/>
    <w:rsid w:val="00623A62"/>
    <w:rsid w:val="00624787"/>
    <w:rsid w:val="006368F5"/>
    <w:rsid w:val="006B781B"/>
    <w:rsid w:val="006C5219"/>
    <w:rsid w:val="006E10ED"/>
    <w:rsid w:val="00700D4F"/>
    <w:rsid w:val="00703938"/>
    <w:rsid w:val="007105A4"/>
    <w:rsid w:val="007113C8"/>
    <w:rsid w:val="00717AB0"/>
    <w:rsid w:val="00742D26"/>
    <w:rsid w:val="0074424D"/>
    <w:rsid w:val="00766943"/>
    <w:rsid w:val="007778CA"/>
    <w:rsid w:val="0078164C"/>
    <w:rsid w:val="00794F97"/>
    <w:rsid w:val="00796367"/>
    <w:rsid w:val="007A1946"/>
    <w:rsid w:val="007C0DB1"/>
    <w:rsid w:val="007E1B1D"/>
    <w:rsid w:val="007E3B8A"/>
    <w:rsid w:val="007F3B6E"/>
    <w:rsid w:val="007F5889"/>
    <w:rsid w:val="007F59CD"/>
    <w:rsid w:val="008003AE"/>
    <w:rsid w:val="00802CC7"/>
    <w:rsid w:val="00845A33"/>
    <w:rsid w:val="008468DB"/>
    <w:rsid w:val="00872D23"/>
    <w:rsid w:val="008868CA"/>
    <w:rsid w:val="00887D10"/>
    <w:rsid w:val="00890923"/>
    <w:rsid w:val="00893F7B"/>
    <w:rsid w:val="008A0BEE"/>
    <w:rsid w:val="008B6BB7"/>
    <w:rsid w:val="008C253F"/>
    <w:rsid w:val="008C7FE0"/>
    <w:rsid w:val="008D4AEB"/>
    <w:rsid w:val="008D51D8"/>
    <w:rsid w:val="008F0E3E"/>
    <w:rsid w:val="00901864"/>
    <w:rsid w:val="00937533"/>
    <w:rsid w:val="0094084B"/>
    <w:rsid w:val="00963A15"/>
    <w:rsid w:val="00977958"/>
    <w:rsid w:val="00980388"/>
    <w:rsid w:val="00983873"/>
    <w:rsid w:val="009958D3"/>
    <w:rsid w:val="009A0DD8"/>
    <w:rsid w:val="009C51E0"/>
    <w:rsid w:val="009E0330"/>
    <w:rsid w:val="009E7D6B"/>
    <w:rsid w:val="009F1301"/>
    <w:rsid w:val="00A01B67"/>
    <w:rsid w:val="00A0375D"/>
    <w:rsid w:val="00A10452"/>
    <w:rsid w:val="00A35B83"/>
    <w:rsid w:val="00A5006D"/>
    <w:rsid w:val="00A62EC4"/>
    <w:rsid w:val="00A6670A"/>
    <w:rsid w:val="00A83F14"/>
    <w:rsid w:val="00AC3FCB"/>
    <w:rsid w:val="00AD3633"/>
    <w:rsid w:val="00AF4FD0"/>
    <w:rsid w:val="00B232DB"/>
    <w:rsid w:val="00B23790"/>
    <w:rsid w:val="00B33CB7"/>
    <w:rsid w:val="00B400BB"/>
    <w:rsid w:val="00B44167"/>
    <w:rsid w:val="00B75BDC"/>
    <w:rsid w:val="00B92A99"/>
    <w:rsid w:val="00BA3587"/>
    <w:rsid w:val="00BB3E78"/>
    <w:rsid w:val="00BE0F49"/>
    <w:rsid w:val="00BE611E"/>
    <w:rsid w:val="00BE6C7C"/>
    <w:rsid w:val="00C053A0"/>
    <w:rsid w:val="00C1284F"/>
    <w:rsid w:val="00C2778A"/>
    <w:rsid w:val="00C330D7"/>
    <w:rsid w:val="00C50C46"/>
    <w:rsid w:val="00C5582C"/>
    <w:rsid w:val="00C56473"/>
    <w:rsid w:val="00C87358"/>
    <w:rsid w:val="00C91899"/>
    <w:rsid w:val="00CB59F2"/>
    <w:rsid w:val="00CB7B75"/>
    <w:rsid w:val="00CC04ED"/>
    <w:rsid w:val="00CC1229"/>
    <w:rsid w:val="00CD4922"/>
    <w:rsid w:val="00CE5E98"/>
    <w:rsid w:val="00D3258A"/>
    <w:rsid w:val="00D362B2"/>
    <w:rsid w:val="00D43438"/>
    <w:rsid w:val="00D62F1A"/>
    <w:rsid w:val="00D65B1A"/>
    <w:rsid w:val="00D70CBB"/>
    <w:rsid w:val="00D77AFD"/>
    <w:rsid w:val="00D806EE"/>
    <w:rsid w:val="00D83CAB"/>
    <w:rsid w:val="00D8461E"/>
    <w:rsid w:val="00D87020"/>
    <w:rsid w:val="00D87841"/>
    <w:rsid w:val="00DA6E2E"/>
    <w:rsid w:val="00DB4DBD"/>
    <w:rsid w:val="00DB7EB9"/>
    <w:rsid w:val="00DE208E"/>
    <w:rsid w:val="00DF0A96"/>
    <w:rsid w:val="00E2229B"/>
    <w:rsid w:val="00E23215"/>
    <w:rsid w:val="00E438D9"/>
    <w:rsid w:val="00E5136B"/>
    <w:rsid w:val="00E57383"/>
    <w:rsid w:val="00E60A9C"/>
    <w:rsid w:val="00E614A6"/>
    <w:rsid w:val="00E7367A"/>
    <w:rsid w:val="00E83951"/>
    <w:rsid w:val="00EC2A4D"/>
    <w:rsid w:val="00EE0499"/>
    <w:rsid w:val="00EE6461"/>
    <w:rsid w:val="00EF1752"/>
    <w:rsid w:val="00EF4335"/>
    <w:rsid w:val="00F134B7"/>
    <w:rsid w:val="00F377AF"/>
    <w:rsid w:val="00F37DB1"/>
    <w:rsid w:val="00F66283"/>
    <w:rsid w:val="00F74FE5"/>
    <w:rsid w:val="00F75AE6"/>
    <w:rsid w:val="00F91839"/>
    <w:rsid w:val="00F96E0E"/>
    <w:rsid w:val="00FA1FFF"/>
    <w:rsid w:val="00FD597A"/>
    <w:rsid w:val="00FE45BA"/>
    <w:rsid w:val="00FF6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2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4391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54391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54391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table" w:styleId="TableGrid">
    <w:name w:val="Table Grid"/>
    <w:basedOn w:val="TableNormal"/>
    <w:uiPriority w:val="99"/>
    <w:rsid w:val="008468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4D0C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D0C82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D0C8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7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4CC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4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4CC3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1747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747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7475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747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74753"/>
    <w:rPr>
      <w:b/>
      <w:bCs/>
    </w:rPr>
  </w:style>
  <w:style w:type="paragraph" w:styleId="Revision">
    <w:name w:val="Revision"/>
    <w:hidden/>
    <w:uiPriority w:val="99"/>
    <w:semiHidden/>
    <w:rsid w:val="0017475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74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475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rsid w:val="00154247"/>
    <w:rPr>
      <w:rFonts w:cs="Times New Roman"/>
    </w:rPr>
  </w:style>
  <w:style w:type="character" w:styleId="Hyperlink">
    <w:name w:val="Hyperlink"/>
    <w:basedOn w:val="DefaultParagraphFont"/>
    <w:uiPriority w:val="99"/>
    <w:rsid w:val="00EE04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292</Words>
  <Characters>1668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Соколова Ольга Борисовна</dc:creator>
  <cp:keywords/>
  <dc:description/>
  <cp:lastModifiedBy>Николай Москалёв</cp:lastModifiedBy>
  <cp:revision>3</cp:revision>
  <cp:lastPrinted>2019-03-25T10:11:00Z</cp:lastPrinted>
  <dcterms:created xsi:type="dcterms:W3CDTF">2021-12-08T17:07:00Z</dcterms:created>
  <dcterms:modified xsi:type="dcterms:W3CDTF">2021-12-08T17:09:00Z</dcterms:modified>
</cp:coreProperties>
</file>