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BD" w:rsidRPr="00A32D65" w:rsidRDefault="004629BD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ПРИЛОЖЕНИЕ 1</w:t>
      </w:r>
    </w:p>
    <w:p w:rsidR="004629BD" w:rsidRPr="004263E6" w:rsidRDefault="004629BD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>Дивеевского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263E6">
        <w:rPr>
          <w:rFonts w:ascii="Times New Roman" w:hAnsi="Times New Roman"/>
          <w:sz w:val="28"/>
          <w:szCs w:val="28"/>
        </w:rPr>
        <w:t>Нижегородской области</w:t>
      </w:r>
    </w:p>
    <w:p w:rsidR="004629BD" w:rsidRDefault="004629BD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4263E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18 января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/>
            <w:sz w:val="28"/>
            <w:szCs w:val="28"/>
          </w:rPr>
          <w:t>2022 г</w:t>
        </w:r>
      </w:smartTag>
      <w:r>
        <w:rPr>
          <w:rFonts w:ascii="Times New Roman" w:hAnsi="Times New Roman"/>
          <w:sz w:val="28"/>
          <w:szCs w:val="28"/>
        </w:rPr>
        <w:t>. № 15-р</w:t>
      </w:r>
    </w:p>
    <w:p w:rsidR="004629BD" w:rsidRDefault="004629BD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</w:p>
    <w:p w:rsidR="004629BD" w:rsidRPr="00691A0B" w:rsidRDefault="004629BD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"ПРИЛОЖЕНИЕ 1</w:t>
      </w:r>
    </w:p>
    <w:p w:rsidR="004629BD" w:rsidRPr="00691A0B" w:rsidRDefault="004629BD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0B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691A0B">
        <w:rPr>
          <w:rFonts w:ascii="Times New Roman" w:hAnsi="Times New Roman"/>
          <w:sz w:val="28"/>
          <w:szCs w:val="28"/>
        </w:rPr>
        <w:t>Нижегородской области</w:t>
      </w:r>
    </w:p>
    <w:p w:rsidR="004629BD" w:rsidRDefault="004629BD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Pr="00691A0B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691A0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91A0B">
        <w:rPr>
          <w:rFonts w:ascii="Times New Roman" w:hAnsi="Times New Roman"/>
          <w:sz w:val="28"/>
          <w:szCs w:val="28"/>
        </w:rPr>
        <w:t xml:space="preserve">. N </w:t>
      </w:r>
      <w:r>
        <w:rPr>
          <w:rFonts w:ascii="Times New Roman" w:hAnsi="Times New Roman"/>
          <w:sz w:val="28"/>
          <w:szCs w:val="28"/>
        </w:rPr>
        <w:t>433</w:t>
      </w:r>
      <w:r w:rsidRPr="00691A0B">
        <w:rPr>
          <w:rFonts w:ascii="Times New Roman" w:hAnsi="Times New Roman"/>
          <w:sz w:val="28"/>
          <w:szCs w:val="28"/>
        </w:rPr>
        <w:t>-р</w:t>
      </w:r>
    </w:p>
    <w:p w:rsidR="004629BD" w:rsidRDefault="004629BD" w:rsidP="00555022">
      <w:pPr>
        <w:jc w:val="both"/>
        <w:rPr>
          <w:rFonts w:ascii="Times New Roman" w:hAnsi="Times New Roman"/>
          <w:sz w:val="28"/>
          <w:szCs w:val="28"/>
        </w:rPr>
      </w:pPr>
    </w:p>
    <w:p w:rsidR="004629BD" w:rsidRPr="0040590C" w:rsidRDefault="004629BD" w:rsidP="0040590C">
      <w:pPr>
        <w:jc w:val="center"/>
        <w:rPr>
          <w:rFonts w:ascii="Times New Roman" w:hAnsi="Times New Roman"/>
          <w:sz w:val="28"/>
          <w:szCs w:val="28"/>
        </w:rPr>
      </w:pP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>ПЛАН-ГРАФИК 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закупок товаров, работ, услуг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финансовый год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 и 2024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4629BD" w:rsidRPr="00ED7901" w:rsidRDefault="004629BD" w:rsidP="00BC6CB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0"/>
        <w:gridCol w:w="5804"/>
        <w:gridCol w:w="1538"/>
        <w:gridCol w:w="1688"/>
      </w:tblGrid>
      <w:tr w:rsidR="004629B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1. Информация о заказчике:</w:t>
            </w:r>
          </w:p>
        </w:tc>
        <w:tc>
          <w:tcPr>
            <w:tcW w:w="5774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43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4629B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74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4629BD" w:rsidRPr="0040590C" w:rsidRDefault="004629B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4629BD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Полное наименование</w:t>
            </w:r>
          </w:p>
        </w:tc>
        <w:tc>
          <w:tcPr>
            <w:tcW w:w="5774" w:type="dxa"/>
            <w:vMerge w:val="restart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 xml:space="preserve">АДМИНИСТРАЦИЯ ДИВЕЕВСКОГО МУНИЦИПАЛЬНОГО </w:t>
            </w:r>
            <w:r>
              <w:rPr>
                <w:rFonts w:ascii="Times New Roman" w:hAnsi="Times New Roman"/>
                <w:sz w:val="22"/>
                <w:szCs w:val="22"/>
              </w:rPr>
              <w:t>ОКРУГА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 НИЖЕГОРОДСКОЙ ОБЛАСТИ</w:t>
            </w:r>
          </w:p>
        </w:tc>
        <w:tc>
          <w:tcPr>
            <w:tcW w:w="1508" w:type="dxa"/>
            <w:vAlign w:val="center"/>
          </w:tcPr>
          <w:p w:rsidR="004629BD" w:rsidRPr="0040590C" w:rsidRDefault="004629B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4629BD" w:rsidRPr="0040590C" w:rsidRDefault="004629B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54494948</w:t>
            </w:r>
          </w:p>
        </w:tc>
      </w:tr>
      <w:tr w:rsidR="004629BD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629BD" w:rsidRPr="0040590C" w:rsidRDefault="004629B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4629BD" w:rsidRPr="0040590C" w:rsidRDefault="004629B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5401001</w:t>
            </w:r>
          </w:p>
        </w:tc>
      </w:tr>
      <w:tr w:rsidR="004629B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774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Муниципальные казенные учреждения </w:t>
            </w:r>
          </w:p>
        </w:tc>
        <w:tc>
          <w:tcPr>
            <w:tcW w:w="1508" w:type="dxa"/>
            <w:vAlign w:val="center"/>
          </w:tcPr>
          <w:p w:rsidR="004629BD" w:rsidRPr="0040590C" w:rsidRDefault="004629B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4629BD" w:rsidRPr="0040590C" w:rsidRDefault="004629B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75404</w:t>
            </w:r>
          </w:p>
        </w:tc>
      </w:tr>
      <w:tr w:rsidR="004629B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Форма собственности</w:t>
            </w:r>
          </w:p>
        </w:tc>
        <w:tc>
          <w:tcPr>
            <w:tcW w:w="5774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Муниципальная собственность </w:t>
            </w:r>
          </w:p>
        </w:tc>
        <w:tc>
          <w:tcPr>
            <w:tcW w:w="1508" w:type="dxa"/>
            <w:vAlign w:val="center"/>
          </w:tcPr>
          <w:p w:rsidR="004629BD" w:rsidRPr="0040590C" w:rsidRDefault="004629B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4629BD" w:rsidRPr="0040590C" w:rsidRDefault="004629B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4629B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629BD" w:rsidRPr="0040590C" w:rsidRDefault="004629BD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4629BD" w:rsidRPr="00321B97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Российская Федерация, 607320, Нижегородская обл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Дивеевский р-н, Дивеево с, УЛИЦА ОКТЯБРЬСКАЯ, </w:t>
            </w:r>
            <w:r>
              <w:rPr>
                <w:rFonts w:ascii="Times New Roman" w:hAnsi="Times New Roman"/>
                <w:sz w:val="22"/>
                <w:szCs w:val="22"/>
              </w:rPr>
              <w:t>28В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>/-, - ,7-83134-4</w:t>
            </w:r>
            <w:r>
              <w:rPr>
                <w:rFonts w:ascii="Times New Roman" w:hAnsi="Times New Roman"/>
                <w:sz w:val="22"/>
                <w:szCs w:val="22"/>
              </w:rPr>
              <w:t>5455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321B97">
              <w:rPr>
                <w:rFonts w:ascii="Times New Roman" w:hAnsi="Times New Roman"/>
                <w:sz w:val="22"/>
                <w:szCs w:val="22"/>
              </w:rPr>
              <w:t>official@adm.div.nnov.ru</w:t>
            </w:r>
          </w:p>
        </w:tc>
        <w:tc>
          <w:tcPr>
            <w:tcW w:w="1508" w:type="dxa"/>
            <w:vAlign w:val="center"/>
          </w:tcPr>
          <w:p w:rsidR="004629BD" w:rsidRPr="0040590C" w:rsidRDefault="004629B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4629BD" w:rsidRPr="0040590C" w:rsidRDefault="004629B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2532000</w:t>
            </w:r>
          </w:p>
        </w:tc>
      </w:tr>
      <w:tr w:rsidR="004629BD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4629BD" w:rsidRPr="0040590C" w:rsidRDefault="004629BD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5774" w:type="dxa"/>
            <w:vMerge w:val="restart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629BD" w:rsidRPr="0040590C" w:rsidRDefault="004629B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4629BD" w:rsidRPr="0040590C" w:rsidRDefault="004629BD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629BD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629BD" w:rsidRPr="0040590C" w:rsidRDefault="004629B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4629BD" w:rsidRPr="0040590C" w:rsidRDefault="004629BD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629B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629BD" w:rsidRPr="0040590C" w:rsidRDefault="004629B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4629BD" w:rsidRPr="0040590C" w:rsidRDefault="004629BD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629BD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Единица измерения:</w:t>
            </w:r>
          </w:p>
        </w:tc>
        <w:tc>
          <w:tcPr>
            <w:tcW w:w="5774" w:type="dxa"/>
            <w:vAlign w:val="center"/>
          </w:tcPr>
          <w:p w:rsidR="004629BD" w:rsidRPr="0040590C" w:rsidRDefault="004629BD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508" w:type="dxa"/>
            <w:vAlign w:val="center"/>
          </w:tcPr>
          <w:p w:rsidR="004629BD" w:rsidRPr="0040590C" w:rsidRDefault="004629BD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4629BD" w:rsidRPr="0040590C" w:rsidRDefault="004629BD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383</w:t>
            </w:r>
          </w:p>
        </w:tc>
      </w:tr>
    </w:tbl>
    <w:p w:rsidR="004629BD" w:rsidRPr="006F0FD1" w:rsidRDefault="004629BD" w:rsidP="006F0FD1">
      <w:pPr>
        <w:rPr>
          <w:rFonts w:ascii="Times New Roman" w:hAnsi="Times New Roman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656"/>
      </w:tblGrid>
      <w:tr w:rsidR="004629BD" w:rsidRPr="006F0FD1" w:rsidTr="00C12B9E">
        <w:trPr>
          <w:tblCellSpacing w:w="15" w:type="dxa"/>
        </w:trPr>
        <w:tc>
          <w:tcPr>
            <w:tcW w:w="14596" w:type="dxa"/>
            <w:vAlign w:val="center"/>
          </w:tcPr>
          <w:p w:rsidR="004629BD" w:rsidRPr="006F0FD1" w:rsidRDefault="004629BD" w:rsidP="00C12B9E">
            <w:pPr>
              <w:rPr>
                <w:rFonts w:ascii="Times New Roman" w:hAnsi="Times New Roman"/>
                <w:szCs w:val="24"/>
              </w:rPr>
            </w:pPr>
            <w:r w:rsidRPr="006F0FD1">
              <w:rPr>
                <w:rFonts w:ascii="Times New Roman" w:hAnsi="Times New Roman"/>
                <w:szCs w:val="24"/>
              </w:rPr>
              <w:t>2. Информация о закупк</w:t>
            </w:r>
            <w:r>
              <w:rPr>
                <w:rFonts w:ascii="Times New Roman" w:hAnsi="Times New Roman"/>
                <w:szCs w:val="24"/>
              </w:rPr>
              <w:t>ах товаров, работ, услуг на 2022</w:t>
            </w:r>
            <w:r w:rsidRPr="006F0FD1">
              <w:rPr>
                <w:rFonts w:ascii="Times New Roman" w:hAnsi="Times New Roman"/>
                <w:szCs w:val="24"/>
              </w:rPr>
              <w:t xml:space="preserve"> финансовый год и на плановый период 202</w:t>
            </w:r>
            <w:r>
              <w:rPr>
                <w:rFonts w:ascii="Times New Roman" w:hAnsi="Times New Roman"/>
                <w:szCs w:val="24"/>
              </w:rPr>
              <w:t>3 и 2024</w:t>
            </w:r>
            <w:r w:rsidRPr="006F0FD1">
              <w:rPr>
                <w:rFonts w:ascii="Times New Roman" w:hAnsi="Times New Roman"/>
                <w:szCs w:val="24"/>
              </w:rPr>
              <w:t xml:space="preserve"> годов:</w:t>
            </w:r>
          </w:p>
        </w:tc>
      </w:tr>
    </w:tbl>
    <w:p w:rsidR="004629BD" w:rsidRDefault="004629BD" w:rsidP="006F0FD1">
      <w:pPr>
        <w:rPr>
          <w:rFonts w:ascii="Times New Roman" w:hAnsi="Times New Roman"/>
          <w:szCs w:val="24"/>
        </w:rPr>
      </w:pPr>
    </w:p>
    <w:tbl>
      <w:tblPr>
        <w:tblW w:w="15881" w:type="dxa"/>
        <w:tblInd w:w="-176" w:type="dxa"/>
        <w:tblLayout w:type="fixed"/>
        <w:tblLook w:val="0000"/>
      </w:tblPr>
      <w:tblGrid>
        <w:gridCol w:w="555"/>
        <w:gridCol w:w="1800"/>
        <w:gridCol w:w="637"/>
        <w:gridCol w:w="1703"/>
        <w:gridCol w:w="1445"/>
        <w:gridCol w:w="1285"/>
        <w:gridCol w:w="1223"/>
        <w:gridCol w:w="1116"/>
        <w:gridCol w:w="1134"/>
        <w:gridCol w:w="993"/>
        <w:gridCol w:w="1439"/>
        <w:gridCol w:w="850"/>
        <w:gridCol w:w="851"/>
        <w:gridCol w:w="850"/>
      </w:tblGrid>
      <w:tr w:rsidR="004629BD" w:rsidRPr="00B15C95" w:rsidTr="00555022">
        <w:trPr>
          <w:trHeight w:hRule="exact" w:val="194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3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Объект закупки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590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финансового обеспечения, в том числе планируемые платежи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уполномоченного органа (учреждения)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организатора проведения совместного конкурса или аукциона</w:t>
            </w:r>
          </w:p>
        </w:tc>
      </w:tr>
      <w:tr w:rsidR="004629BD" w:rsidRPr="00B15C95" w:rsidTr="00555022">
        <w:trPr>
          <w:trHeight w:val="333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Товар, работа, услуга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плановый период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последующие годы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86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первый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второй год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1602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4629BD" w:rsidRPr="00B15C95" w:rsidTr="00555022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223525449494852540100100030006832000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многоквартирным жилым домом с.Дивеево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24682.8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24682.8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223525449494852540100100040004931244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49.31.21.110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Услуги (работы) по регулярным перевозкам пассажиров автобусами в городском и пригородном сообщении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 по маршрутам в Дивеевском муниципальном округе.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3600000.0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3600000.0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9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223525449494852540100100010000000244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600000.0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629BD" w:rsidRPr="00B15C95" w:rsidTr="00555022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223525449494852540100100020000000242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629BD" w:rsidRPr="00B15C95" w:rsidTr="00555022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892901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233525449494852540100100010000000244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Default="004629BD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629BD" w:rsidRDefault="004629BD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223525449494852540100100020000000242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243525449494852540100100010000000242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892901" w:rsidRDefault="004629BD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502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835B25">
            <w:pPr>
              <w:tabs>
                <w:tab w:val="left" w:pos="2967"/>
              </w:tabs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 для осуществления закупок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BD" w:rsidRPr="00FE7E1B" w:rsidRDefault="004629BD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4624682.8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FE7E1B" w:rsidRDefault="004629BD" w:rsidP="0089290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4224682.8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FE7E1B" w:rsidRDefault="004629BD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200 000.0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200 000.0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629BD" w:rsidRPr="00B15C95" w:rsidTr="00555022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48701040930200019242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629BD" w:rsidRPr="00B15C95" w:rsidTr="00555022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48701047770100019244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600000.0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48704080320300850244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3600000.0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3600000.0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48705011010100400247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18907.14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18907.14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48705011010100400244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5775.66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5775.66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629BD" w:rsidRPr="00B15C95" w:rsidTr="00555022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48704121020100100244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400000.0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400000.0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155F88" w:rsidRDefault="004629B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5F88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629BD" w:rsidRPr="00B15C95" w:rsidRDefault="004629BD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4629BD" w:rsidRPr="00175CA7" w:rsidRDefault="004629BD" w:rsidP="0006093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</w:p>
    <w:sectPr w:rsidR="004629BD" w:rsidRPr="00175CA7" w:rsidSect="00555022">
      <w:headerReference w:type="even" r:id="rId6"/>
      <w:headerReference w:type="default" r:id="rId7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9BD" w:rsidRDefault="004629BD">
      <w:r>
        <w:separator/>
      </w:r>
    </w:p>
  </w:endnote>
  <w:endnote w:type="continuationSeparator" w:id="0">
    <w:p w:rsidR="004629BD" w:rsidRDefault="00462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9BD" w:rsidRDefault="004629BD">
      <w:r>
        <w:separator/>
      </w:r>
    </w:p>
  </w:footnote>
  <w:footnote w:type="continuationSeparator" w:id="0">
    <w:p w:rsidR="004629BD" w:rsidRDefault="00462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9BD" w:rsidRDefault="004629BD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29BD" w:rsidRDefault="004629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9BD" w:rsidRPr="002A7C34" w:rsidRDefault="004629BD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4</w:t>
    </w:r>
    <w:r w:rsidRPr="002A7C34">
      <w:rPr>
        <w:rStyle w:val="PageNumber"/>
        <w:rFonts w:ascii="Times New Roman" w:hAnsi="Times New Roman"/>
      </w:rPr>
      <w:fldChar w:fldCharType="end"/>
    </w:r>
  </w:p>
  <w:p w:rsidR="004629BD" w:rsidRPr="002A7C34" w:rsidRDefault="004629BD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5F66"/>
    <w:rsid w:val="00007665"/>
    <w:rsid w:val="00010101"/>
    <w:rsid w:val="0001111C"/>
    <w:rsid w:val="00013EF3"/>
    <w:rsid w:val="00013F79"/>
    <w:rsid w:val="0001479B"/>
    <w:rsid w:val="000153FE"/>
    <w:rsid w:val="000171D9"/>
    <w:rsid w:val="000172F0"/>
    <w:rsid w:val="0002001B"/>
    <w:rsid w:val="00021977"/>
    <w:rsid w:val="00023C26"/>
    <w:rsid w:val="00025582"/>
    <w:rsid w:val="000262C4"/>
    <w:rsid w:val="00027D7C"/>
    <w:rsid w:val="0003363C"/>
    <w:rsid w:val="000340DF"/>
    <w:rsid w:val="00034BA3"/>
    <w:rsid w:val="00034CA9"/>
    <w:rsid w:val="00036D51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6132"/>
    <w:rsid w:val="00057210"/>
    <w:rsid w:val="00060632"/>
    <w:rsid w:val="00060934"/>
    <w:rsid w:val="00063723"/>
    <w:rsid w:val="0006400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4D54"/>
    <w:rsid w:val="00084F76"/>
    <w:rsid w:val="000861F2"/>
    <w:rsid w:val="00092169"/>
    <w:rsid w:val="0009543F"/>
    <w:rsid w:val="0009622F"/>
    <w:rsid w:val="00096921"/>
    <w:rsid w:val="00096DE6"/>
    <w:rsid w:val="00097BEB"/>
    <w:rsid w:val="000A126F"/>
    <w:rsid w:val="000A246A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3B1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6C19"/>
    <w:rsid w:val="00100561"/>
    <w:rsid w:val="00100922"/>
    <w:rsid w:val="00102173"/>
    <w:rsid w:val="00103A2C"/>
    <w:rsid w:val="00103F1A"/>
    <w:rsid w:val="00104443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68FC"/>
    <w:rsid w:val="00130005"/>
    <w:rsid w:val="00132BAA"/>
    <w:rsid w:val="00134BE5"/>
    <w:rsid w:val="0013548B"/>
    <w:rsid w:val="0013619C"/>
    <w:rsid w:val="001473F3"/>
    <w:rsid w:val="00151E7D"/>
    <w:rsid w:val="00153F77"/>
    <w:rsid w:val="00155F88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F34"/>
    <w:rsid w:val="001C7ECE"/>
    <w:rsid w:val="001D063A"/>
    <w:rsid w:val="001D13A2"/>
    <w:rsid w:val="001D39DA"/>
    <w:rsid w:val="001D4456"/>
    <w:rsid w:val="001D63B8"/>
    <w:rsid w:val="001E049B"/>
    <w:rsid w:val="001E1342"/>
    <w:rsid w:val="001E14A1"/>
    <w:rsid w:val="001E4772"/>
    <w:rsid w:val="001E6414"/>
    <w:rsid w:val="001E7915"/>
    <w:rsid w:val="001F068A"/>
    <w:rsid w:val="001F13C2"/>
    <w:rsid w:val="001F6CA7"/>
    <w:rsid w:val="001F7650"/>
    <w:rsid w:val="00200A5A"/>
    <w:rsid w:val="002032C6"/>
    <w:rsid w:val="0020387B"/>
    <w:rsid w:val="00204F83"/>
    <w:rsid w:val="00207472"/>
    <w:rsid w:val="00207995"/>
    <w:rsid w:val="00220495"/>
    <w:rsid w:val="002216FC"/>
    <w:rsid w:val="00223EC2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42202"/>
    <w:rsid w:val="00244019"/>
    <w:rsid w:val="002446CB"/>
    <w:rsid w:val="00244795"/>
    <w:rsid w:val="00253E1A"/>
    <w:rsid w:val="00254E6E"/>
    <w:rsid w:val="00255DAF"/>
    <w:rsid w:val="00256908"/>
    <w:rsid w:val="002656D8"/>
    <w:rsid w:val="002665B3"/>
    <w:rsid w:val="002671E5"/>
    <w:rsid w:val="0026768B"/>
    <w:rsid w:val="0027031A"/>
    <w:rsid w:val="002709F1"/>
    <w:rsid w:val="0027114F"/>
    <w:rsid w:val="00271190"/>
    <w:rsid w:val="00271FDF"/>
    <w:rsid w:val="002722E2"/>
    <w:rsid w:val="00272B1B"/>
    <w:rsid w:val="00273857"/>
    <w:rsid w:val="0028055C"/>
    <w:rsid w:val="002815B8"/>
    <w:rsid w:val="00287E57"/>
    <w:rsid w:val="0029387C"/>
    <w:rsid w:val="002946DC"/>
    <w:rsid w:val="002952E4"/>
    <w:rsid w:val="002965F8"/>
    <w:rsid w:val="002A1D86"/>
    <w:rsid w:val="002A3E0F"/>
    <w:rsid w:val="002A460A"/>
    <w:rsid w:val="002A565E"/>
    <w:rsid w:val="002A7C34"/>
    <w:rsid w:val="002A7E29"/>
    <w:rsid w:val="002A7EB0"/>
    <w:rsid w:val="002B10C7"/>
    <w:rsid w:val="002B136A"/>
    <w:rsid w:val="002B1578"/>
    <w:rsid w:val="002B26A4"/>
    <w:rsid w:val="002B528E"/>
    <w:rsid w:val="002B59B3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57FE"/>
    <w:rsid w:val="003273D4"/>
    <w:rsid w:val="003275E2"/>
    <w:rsid w:val="00327669"/>
    <w:rsid w:val="0033052B"/>
    <w:rsid w:val="00332808"/>
    <w:rsid w:val="0033536C"/>
    <w:rsid w:val="00337CB1"/>
    <w:rsid w:val="003404E2"/>
    <w:rsid w:val="00343F5D"/>
    <w:rsid w:val="003440AF"/>
    <w:rsid w:val="00345E14"/>
    <w:rsid w:val="003461FF"/>
    <w:rsid w:val="00352052"/>
    <w:rsid w:val="00360352"/>
    <w:rsid w:val="003708E1"/>
    <w:rsid w:val="00372A81"/>
    <w:rsid w:val="00373BE6"/>
    <w:rsid w:val="00375AC8"/>
    <w:rsid w:val="003808B5"/>
    <w:rsid w:val="003841BD"/>
    <w:rsid w:val="00385861"/>
    <w:rsid w:val="00390379"/>
    <w:rsid w:val="00394EF1"/>
    <w:rsid w:val="00395168"/>
    <w:rsid w:val="00395A1A"/>
    <w:rsid w:val="00396B54"/>
    <w:rsid w:val="003A0F54"/>
    <w:rsid w:val="003A21CF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784D"/>
    <w:rsid w:val="003D1174"/>
    <w:rsid w:val="003D3D24"/>
    <w:rsid w:val="003D3E3B"/>
    <w:rsid w:val="003D510E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36B1"/>
    <w:rsid w:val="004238B2"/>
    <w:rsid w:val="004263E6"/>
    <w:rsid w:val="00432B2B"/>
    <w:rsid w:val="004360C6"/>
    <w:rsid w:val="0043677D"/>
    <w:rsid w:val="00436842"/>
    <w:rsid w:val="00440ADC"/>
    <w:rsid w:val="00444799"/>
    <w:rsid w:val="004450B3"/>
    <w:rsid w:val="004455AA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629BD"/>
    <w:rsid w:val="00473B1A"/>
    <w:rsid w:val="00473E56"/>
    <w:rsid w:val="00474032"/>
    <w:rsid w:val="00476D74"/>
    <w:rsid w:val="0048238D"/>
    <w:rsid w:val="00482497"/>
    <w:rsid w:val="00483319"/>
    <w:rsid w:val="00484C18"/>
    <w:rsid w:val="00484E30"/>
    <w:rsid w:val="00485EF6"/>
    <w:rsid w:val="0049036C"/>
    <w:rsid w:val="00490603"/>
    <w:rsid w:val="004908D2"/>
    <w:rsid w:val="0049299F"/>
    <w:rsid w:val="004929BC"/>
    <w:rsid w:val="004930A0"/>
    <w:rsid w:val="00493868"/>
    <w:rsid w:val="0049394C"/>
    <w:rsid w:val="00494EC6"/>
    <w:rsid w:val="004953E5"/>
    <w:rsid w:val="004A01DE"/>
    <w:rsid w:val="004A15F9"/>
    <w:rsid w:val="004A30D5"/>
    <w:rsid w:val="004A5A25"/>
    <w:rsid w:val="004A7C1B"/>
    <w:rsid w:val="004A7C56"/>
    <w:rsid w:val="004B01DB"/>
    <w:rsid w:val="004B0BBB"/>
    <w:rsid w:val="004B1D78"/>
    <w:rsid w:val="004B2105"/>
    <w:rsid w:val="004B61D7"/>
    <w:rsid w:val="004C0F0B"/>
    <w:rsid w:val="004C31DF"/>
    <w:rsid w:val="004D0705"/>
    <w:rsid w:val="004D27D3"/>
    <w:rsid w:val="004E136E"/>
    <w:rsid w:val="004E19D5"/>
    <w:rsid w:val="004E4F95"/>
    <w:rsid w:val="004E608F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22A2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295A"/>
    <w:rsid w:val="0053396C"/>
    <w:rsid w:val="005342C8"/>
    <w:rsid w:val="0053485E"/>
    <w:rsid w:val="00535CD7"/>
    <w:rsid w:val="0053767A"/>
    <w:rsid w:val="00542633"/>
    <w:rsid w:val="00544B49"/>
    <w:rsid w:val="00546877"/>
    <w:rsid w:val="00555022"/>
    <w:rsid w:val="00557EE1"/>
    <w:rsid w:val="005609C1"/>
    <w:rsid w:val="0056390D"/>
    <w:rsid w:val="005640C0"/>
    <w:rsid w:val="005647C9"/>
    <w:rsid w:val="005655E9"/>
    <w:rsid w:val="00570A65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A1EDD"/>
    <w:rsid w:val="005A2040"/>
    <w:rsid w:val="005B1723"/>
    <w:rsid w:val="005B19ED"/>
    <w:rsid w:val="005B5E17"/>
    <w:rsid w:val="005B656F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D62"/>
    <w:rsid w:val="00603F72"/>
    <w:rsid w:val="00604672"/>
    <w:rsid w:val="006047F6"/>
    <w:rsid w:val="00605CA7"/>
    <w:rsid w:val="0060795D"/>
    <w:rsid w:val="00607CBC"/>
    <w:rsid w:val="006110B3"/>
    <w:rsid w:val="006151B6"/>
    <w:rsid w:val="00615DEE"/>
    <w:rsid w:val="006172B7"/>
    <w:rsid w:val="00621C52"/>
    <w:rsid w:val="006235A9"/>
    <w:rsid w:val="00626F27"/>
    <w:rsid w:val="00627EB8"/>
    <w:rsid w:val="006332A2"/>
    <w:rsid w:val="00634355"/>
    <w:rsid w:val="00635926"/>
    <w:rsid w:val="00641FEE"/>
    <w:rsid w:val="00644AD3"/>
    <w:rsid w:val="00644D36"/>
    <w:rsid w:val="006461C9"/>
    <w:rsid w:val="00646587"/>
    <w:rsid w:val="00654FBA"/>
    <w:rsid w:val="00655526"/>
    <w:rsid w:val="00657F3E"/>
    <w:rsid w:val="006615F4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A053A"/>
    <w:rsid w:val="006A24BE"/>
    <w:rsid w:val="006A38D3"/>
    <w:rsid w:val="006A5B87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E05A6"/>
    <w:rsid w:val="006E2E7F"/>
    <w:rsid w:val="006E481A"/>
    <w:rsid w:val="006E4E46"/>
    <w:rsid w:val="006E707C"/>
    <w:rsid w:val="006F090F"/>
    <w:rsid w:val="006F0FD1"/>
    <w:rsid w:val="006F325B"/>
    <w:rsid w:val="007022B3"/>
    <w:rsid w:val="007030D9"/>
    <w:rsid w:val="00704036"/>
    <w:rsid w:val="00705879"/>
    <w:rsid w:val="00707FFC"/>
    <w:rsid w:val="00711C70"/>
    <w:rsid w:val="00711D3E"/>
    <w:rsid w:val="0071239F"/>
    <w:rsid w:val="00714785"/>
    <w:rsid w:val="0071579C"/>
    <w:rsid w:val="00717915"/>
    <w:rsid w:val="0072029F"/>
    <w:rsid w:val="0072217E"/>
    <w:rsid w:val="007222F7"/>
    <w:rsid w:val="00723968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0090"/>
    <w:rsid w:val="00741C4D"/>
    <w:rsid w:val="00743439"/>
    <w:rsid w:val="0074402C"/>
    <w:rsid w:val="00744CE0"/>
    <w:rsid w:val="00745CF0"/>
    <w:rsid w:val="0075060E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FFA"/>
    <w:rsid w:val="007858EB"/>
    <w:rsid w:val="0079313D"/>
    <w:rsid w:val="00795885"/>
    <w:rsid w:val="007A0FB8"/>
    <w:rsid w:val="007A2E3E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E88"/>
    <w:rsid w:val="007E116A"/>
    <w:rsid w:val="007E18E6"/>
    <w:rsid w:val="007E1A6F"/>
    <w:rsid w:val="007E2D4B"/>
    <w:rsid w:val="007E33F0"/>
    <w:rsid w:val="007E6A55"/>
    <w:rsid w:val="007E764B"/>
    <w:rsid w:val="007E768F"/>
    <w:rsid w:val="007E7DF5"/>
    <w:rsid w:val="007F1B20"/>
    <w:rsid w:val="007F26BB"/>
    <w:rsid w:val="008021E4"/>
    <w:rsid w:val="00805C6E"/>
    <w:rsid w:val="00810901"/>
    <w:rsid w:val="0081270F"/>
    <w:rsid w:val="00815409"/>
    <w:rsid w:val="00820CCF"/>
    <w:rsid w:val="00822509"/>
    <w:rsid w:val="00822F1F"/>
    <w:rsid w:val="008234C4"/>
    <w:rsid w:val="0082402E"/>
    <w:rsid w:val="008306CA"/>
    <w:rsid w:val="00831630"/>
    <w:rsid w:val="00833460"/>
    <w:rsid w:val="008334DA"/>
    <w:rsid w:val="00834827"/>
    <w:rsid w:val="00834BC4"/>
    <w:rsid w:val="00835B25"/>
    <w:rsid w:val="008519B9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7725C"/>
    <w:rsid w:val="00881102"/>
    <w:rsid w:val="00885F5B"/>
    <w:rsid w:val="00886014"/>
    <w:rsid w:val="008922DF"/>
    <w:rsid w:val="00892901"/>
    <w:rsid w:val="00892D67"/>
    <w:rsid w:val="00893F95"/>
    <w:rsid w:val="008952A1"/>
    <w:rsid w:val="00897218"/>
    <w:rsid w:val="008A2055"/>
    <w:rsid w:val="008A76CC"/>
    <w:rsid w:val="008B1296"/>
    <w:rsid w:val="008B3586"/>
    <w:rsid w:val="008B3DF6"/>
    <w:rsid w:val="008B5AC3"/>
    <w:rsid w:val="008B6AC4"/>
    <w:rsid w:val="008C00FB"/>
    <w:rsid w:val="008C05CD"/>
    <w:rsid w:val="008C5CDA"/>
    <w:rsid w:val="008C6046"/>
    <w:rsid w:val="008D02EF"/>
    <w:rsid w:val="008D1024"/>
    <w:rsid w:val="008D1A81"/>
    <w:rsid w:val="008D1B6C"/>
    <w:rsid w:val="008D1FE4"/>
    <w:rsid w:val="008D27C5"/>
    <w:rsid w:val="008D2902"/>
    <w:rsid w:val="008D3C5D"/>
    <w:rsid w:val="008D4C81"/>
    <w:rsid w:val="008D56D1"/>
    <w:rsid w:val="008D69F5"/>
    <w:rsid w:val="008D6DC8"/>
    <w:rsid w:val="008D6DF9"/>
    <w:rsid w:val="008E0A37"/>
    <w:rsid w:val="008E3059"/>
    <w:rsid w:val="008E4D7C"/>
    <w:rsid w:val="008E7D6C"/>
    <w:rsid w:val="008F12CC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DBA"/>
    <w:rsid w:val="00916E35"/>
    <w:rsid w:val="00916E9A"/>
    <w:rsid w:val="00917565"/>
    <w:rsid w:val="009178F7"/>
    <w:rsid w:val="00920AB8"/>
    <w:rsid w:val="0092300F"/>
    <w:rsid w:val="00923743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7EDA"/>
    <w:rsid w:val="00991BD5"/>
    <w:rsid w:val="00992EF7"/>
    <w:rsid w:val="00993D21"/>
    <w:rsid w:val="009A02C0"/>
    <w:rsid w:val="009A07BE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6DBA"/>
    <w:rsid w:val="009D1433"/>
    <w:rsid w:val="009D2504"/>
    <w:rsid w:val="009D30F3"/>
    <w:rsid w:val="009D4D25"/>
    <w:rsid w:val="009D5249"/>
    <w:rsid w:val="009D7E84"/>
    <w:rsid w:val="009E119A"/>
    <w:rsid w:val="009E2507"/>
    <w:rsid w:val="009E28CD"/>
    <w:rsid w:val="009E39F9"/>
    <w:rsid w:val="009E3D46"/>
    <w:rsid w:val="009F325F"/>
    <w:rsid w:val="009F4E76"/>
    <w:rsid w:val="009F51E2"/>
    <w:rsid w:val="00A031E7"/>
    <w:rsid w:val="00A035FC"/>
    <w:rsid w:val="00A116F1"/>
    <w:rsid w:val="00A119C6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4ED9"/>
    <w:rsid w:val="00A369EF"/>
    <w:rsid w:val="00A426E6"/>
    <w:rsid w:val="00A42C0F"/>
    <w:rsid w:val="00A42FBE"/>
    <w:rsid w:val="00A46F53"/>
    <w:rsid w:val="00A478F4"/>
    <w:rsid w:val="00A51F94"/>
    <w:rsid w:val="00A5273C"/>
    <w:rsid w:val="00A54360"/>
    <w:rsid w:val="00A55794"/>
    <w:rsid w:val="00A56815"/>
    <w:rsid w:val="00A57314"/>
    <w:rsid w:val="00A57EBC"/>
    <w:rsid w:val="00A61C94"/>
    <w:rsid w:val="00A62BAF"/>
    <w:rsid w:val="00A62CA8"/>
    <w:rsid w:val="00A64940"/>
    <w:rsid w:val="00A65774"/>
    <w:rsid w:val="00A66635"/>
    <w:rsid w:val="00A67437"/>
    <w:rsid w:val="00A70A74"/>
    <w:rsid w:val="00A75E69"/>
    <w:rsid w:val="00A77189"/>
    <w:rsid w:val="00A771FB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01B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570B"/>
    <w:rsid w:val="00AD617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689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51E1"/>
    <w:rsid w:val="00B4657A"/>
    <w:rsid w:val="00B51AF6"/>
    <w:rsid w:val="00B53606"/>
    <w:rsid w:val="00B5396E"/>
    <w:rsid w:val="00B55C26"/>
    <w:rsid w:val="00B62B6A"/>
    <w:rsid w:val="00B635F2"/>
    <w:rsid w:val="00B638D3"/>
    <w:rsid w:val="00B64E47"/>
    <w:rsid w:val="00B6662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1785"/>
    <w:rsid w:val="00BD281F"/>
    <w:rsid w:val="00BD68BF"/>
    <w:rsid w:val="00BE089A"/>
    <w:rsid w:val="00BE0D08"/>
    <w:rsid w:val="00BE156A"/>
    <w:rsid w:val="00BE4D8F"/>
    <w:rsid w:val="00BE681C"/>
    <w:rsid w:val="00BF200B"/>
    <w:rsid w:val="00BF3266"/>
    <w:rsid w:val="00BF7CF6"/>
    <w:rsid w:val="00C027BE"/>
    <w:rsid w:val="00C10ACC"/>
    <w:rsid w:val="00C10AE0"/>
    <w:rsid w:val="00C10F7D"/>
    <w:rsid w:val="00C11416"/>
    <w:rsid w:val="00C12A0F"/>
    <w:rsid w:val="00C12B9E"/>
    <w:rsid w:val="00C1317A"/>
    <w:rsid w:val="00C134EF"/>
    <w:rsid w:val="00C1364F"/>
    <w:rsid w:val="00C13E34"/>
    <w:rsid w:val="00C142B5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7348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4B2B"/>
    <w:rsid w:val="00CC36C3"/>
    <w:rsid w:val="00CC5651"/>
    <w:rsid w:val="00CC6E98"/>
    <w:rsid w:val="00CC7AE6"/>
    <w:rsid w:val="00CD03A7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A3"/>
    <w:rsid w:val="00D005F7"/>
    <w:rsid w:val="00D01039"/>
    <w:rsid w:val="00D01691"/>
    <w:rsid w:val="00D03C92"/>
    <w:rsid w:val="00D07239"/>
    <w:rsid w:val="00D07568"/>
    <w:rsid w:val="00D1259B"/>
    <w:rsid w:val="00D17059"/>
    <w:rsid w:val="00D21721"/>
    <w:rsid w:val="00D23348"/>
    <w:rsid w:val="00D259F3"/>
    <w:rsid w:val="00D26D39"/>
    <w:rsid w:val="00D27779"/>
    <w:rsid w:val="00D27F07"/>
    <w:rsid w:val="00D305B2"/>
    <w:rsid w:val="00D3188D"/>
    <w:rsid w:val="00D32FF8"/>
    <w:rsid w:val="00D3407A"/>
    <w:rsid w:val="00D34A77"/>
    <w:rsid w:val="00D354C4"/>
    <w:rsid w:val="00D364A7"/>
    <w:rsid w:val="00D36801"/>
    <w:rsid w:val="00D36975"/>
    <w:rsid w:val="00D40261"/>
    <w:rsid w:val="00D40AA4"/>
    <w:rsid w:val="00D40CD3"/>
    <w:rsid w:val="00D52D1C"/>
    <w:rsid w:val="00D545C8"/>
    <w:rsid w:val="00D560F5"/>
    <w:rsid w:val="00D6101E"/>
    <w:rsid w:val="00D62C3B"/>
    <w:rsid w:val="00D63726"/>
    <w:rsid w:val="00D64A93"/>
    <w:rsid w:val="00D65A9E"/>
    <w:rsid w:val="00D65AE4"/>
    <w:rsid w:val="00D70EED"/>
    <w:rsid w:val="00D724A8"/>
    <w:rsid w:val="00D7407D"/>
    <w:rsid w:val="00D74CD6"/>
    <w:rsid w:val="00D750FF"/>
    <w:rsid w:val="00D77819"/>
    <w:rsid w:val="00D80E58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72A8"/>
    <w:rsid w:val="00D97EE9"/>
    <w:rsid w:val="00DA0D6A"/>
    <w:rsid w:val="00DA371E"/>
    <w:rsid w:val="00DA4A6E"/>
    <w:rsid w:val="00DA5C04"/>
    <w:rsid w:val="00DA696D"/>
    <w:rsid w:val="00DA7B59"/>
    <w:rsid w:val="00DA7BAA"/>
    <w:rsid w:val="00DA7DDD"/>
    <w:rsid w:val="00DB080C"/>
    <w:rsid w:val="00DB0F6B"/>
    <w:rsid w:val="00DB176B"/>
    <w:rsid w:val="00DB3C33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F56"/>
    <w:rsid w:val="00DE1EB0"/>
    <w:rsid w:val="00DE4749"/>
    <w:rsid w:val="00DE5AFA"/>
    <w:rsid w:val="00DE5F80"/>
    <w:rsid w:val="00DE62FF"/>
    <w:rsid w:val="00DE6F92"/>
    <w:rsid w:val="00DE733D"/>
    <w:rsid w:val="00DE7B22"/>
    <w:rsid w:val="00DF14F4"/>
    <w:rsid w:val="00DF1504"/>
    <w:rsid w:val="00DF332D"/>
    <w:rsid w:val="00E00BE2"/>
    <w:rsid w:val="00E01B96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7FCF"/>
    <w:rsid w:val="00E422FD"/>
    <w:rsid w:val="00E45182"/>
    <w:rsid w:val="00E46C06"/>
    <w:rsid w:val="00E46C8C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42B"/>
    <w:rsid w:val="00EA15C2"/>
    <w:rsid w:val="00EA1618"/>
    <w:rsid w:val="00EA359A"/>
    <w:rsid w:val="00EA6EB2"/>
    <w:rsid w:val="00EA7A90"/>
    <w:rsid w:val="00EB2AD7"/>
    <w:rsid w:val="00EB587A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2EDC"/>
    <w:rsid w:val="00EF7287"/>
    <w:rsid w:val="00F02D6E"/>
    <w:rsid w:val="00F05AFA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2A4"/>
    <w:rsid w:val="00F75E6A"/>
    <w:rsid w:val="00F81405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CAF"/>
    <w:rsid w:val="00FC3C74"/>
    <w:rsid w:val="00FC3D9C"/>
    <w:rsid w:val="00FC47E6"/>
    <w:rsid w:val="00FC64C2"/>
    <w:rsid w:val="00FD125B"/>
    <w:rsid w:val="00FD3413"/>
    <w:rsid w:val="00FD55E4"/>
    <w:rsid w:val="00FE11B0"/>
    <w:rsid w:val="00FE3550"/>
    <w:rsid w:val="00FE3DCD"/>
    <w:rsid w:val="00FE5CBD"/>
    <w:rsid w:val="00FE7889"/>
    <w:rsid w:val="00FE7E1B"/>
    <w:rsid w:val="00FF03A4"/>
    <w:rsid w:val="00FF042D"/>
    <w:rsid w:val="00FF0C29"/>
    <w:rsid w:val="00FF1B48"/>
    <w:rsid w:val="00FF3179"/>
    <w:rsid w:val="00FF4611"/>
    <w:rsid w:val="00FF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1CF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1CF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34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271</TotalTime>
  <Pages>4</Pages>
  <Words>674</Words>
  <Characters>3845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план-график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</dc:title>
  <dc:subject>Распоряжение</dc:subject>
  <dc:creator>Николай Владимирович Москалёв</dc:creator>
  <cp:keywords/>
  <dc:description/>
  <cp:lastModifiedBy>Admin</cp:lastModifiedBy>
  <cp:revision>33</cp:revision>
  <cp:lastPrinted>2021-08-23T14:13:00Z</cp:lastPrinted>
  <dcterms:created xsi:type="dcterms:W3CDTF">2021-08-27T07:14:00Z</dcterms:created>
  <dcterms:modified xsi:type="dcterms:W3CDTF">2022-01-19T09:22:00Z</dcterms:modified>
</cp:coreProperties>
</file>